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49D4" w:rsidRDefault="0060557A" w:rsidP="0060557A">
      <w:pPr>
        <w:jc w:val="center"/>
        <w:rPr>
          <w:b/>
          <w:u w:val="single"/>
        </w:rPr>
      </w:pPr>
      <w:bookmarkStart w:id="0" w:name="_GoBack"/>
      <w:bookmarkEnd w:id="0"/>
      <w:r>
        <w:rPr>
          <w:b/>
          <w:u w:val="single"/>
        </w:rPr>
        <w:t>GENEESKUNDIGE VERSLAG VIR OPNAME</w:t>
      </w:r>
    </w:p>
    <w:p w:rsidR="0060557A" w:rsidRDefault="0060557A" w:rsidP="0060557A">
      <w:pPr>
        <w:pStyle w:val="NoSpacing"/>
        <w:jc w:val="center"/>
        <w:rPr>
          <w:b/>
          <w:u w:val="single"/>
        </w:rPr>
      </w:pPr>
      <w:r>
        <w:rPr>
          <w:b/>
          <w:u w:val="single"/>
        </w:rPr>
        <w:t>MEDICAL REPORT FOR ADMISSION</w:t>
      </w:r>
    </w:p>
    <w:p w:rsidR="0060557A" w:rsidRDefault="0060557A" w:rsidP="0060557A">
      <w:pPr>
        <w:pStyle w:val="NoSpacing"/>
        <w:jc w:val="center"/>
        <w:rPr>
          <w:b/>
          <w:u w:val="single"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rPr>
          <w:b/>
        </w:rPr>
        <w:t>1.</w:t>
      </w:r>
      <w:r w:rsidRPr="0060557A">
        <w:rPr>
          <w:b/>
        </w:rPr>
        <w:tab/>
        <w:t xml:space="preserve">Van/Surname: </w:t>
      </w:r>
      <w:r w:rsidRPr="0060557A">
        <w:t>…………………….........................................................................................................</w:t>
      </w:r>
    </w:p>
    <w:p w:rsidR="0060557A" w:rsidRPr="0060557A" w:rsidRDefault="0060557A" w:rsidP="0060557A">
      <w:pPr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rPr>
          <w:b/>
        </w:rPr>
        <w:t>2.</w:t>
      </w:r>
      <w:r w:rsidRPr="0060557A">
        <w:rPr>
          <w:b/>
        </w:rPr>
        <w:tab/>
        <w:t xml:space="preserve">Volle name/Full names: </w:t>
      </w:r>
      <w:r w:rsidRPr="0060557A">
        <w:t>………………………………………………………………………………………</w:t>
      </w:r>
    </w:p>
    <w:p w:rsidR="0060557A" w:rsidRPr="0060557A" w:rsidRDefault="0060557A" w:rsidP="0060557A">
      <w:pPr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rPr>
          <w:b/>
        </w:rPr>
        <w:t>3.</w:t>
      </w:r>
      <w:r w:rsidRPr="0060557A">
        <w:rPr>
          <w:b/>
        </w:rPr>
        <w:tab/>
        <w:t xml:space="preserve">Geboortedatum/Date of Birth: </w:t>
      </w:r>
      <w:r w:rsidRPr="0060557A">
        <w:t>…………………………..</w:t>
      </w:r>
      <w:r w:rsidRPr="0060557A">
        <w:tab/>
      </w:r>
      <w:r w:rsidRPr="0060557A">
        <w:rPr>
          <w:b/>
        </w:rPr>
        <w:t xml:space="preserve">4. Ouderdom/Age: </w:t>
      </w:r>
      <w:r w:rsidRPr="0060557A">
        <w:t>……………………..</w:t>
      </w:r>
    </w:p>
    <w:p w:rsidR="0060557A" w:rsidRPr="0060557A" w:rsidRDefault="0060557A" w:rsidP="0060557A">
      <w:pPr>
        <w:spacing w:before="0" w:after="0" w:line="240" w:lineRule="auto"/>
      </w:pPr>
    </w:p>
    <w:p w:rsidR="0060557A" w:rsidRPr="0060557A" w:rsidRDefault="0060557A" w:rsidP="0060557A">
      <w:pPr>
        <w:spacing w:before="0" w:after="0" w:line="240" w:lineRule="auto"/>
        <w:ind w:left="567" w:hanging="567"/>
        <w:rPr>
          <w:b/>
        </w:rPr>
      </w:pPr>
      <w:r w:rsidRPr="0060557A">
        <w:rPr>
          <w:b/>
        </w:rPr>
        <w:t>5.</w:t>
      </w:r>
      <w:r w:rsidRPr="0060557A">
        <w:rPr>
          <w:b/>
        </w:rPr>
        <w:tab/>
        <w:t>APPLIKANT SE MEDIESE GESKIEDENIS INSLUITEND VORIGE BEHANDELING EN CHIRURGIE: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  <w:r w:rsidRPr="0060557A">
        <w:tab/>
      </w:r>
      <w:r w:rsidRPr="0060557A">
        <w:rPr>
          <w:b/>
        </w:rPr>
        <w:t>DETAILS OF APPLICANT’S MEDICAL HISTORY, PREVIOUS TREATMENT AND OPERARTIONS:</w:t>
      </w:r>
    </w:p>
    <w:p w:rsidR="0060557A" w:rsidRPr="0060557A" w:rsidRDefault="0060557A" w:rsidP="0060557A">
      <w:pPr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rPr>
          <w:b/>
        </w:rPr>
        <w:tab/>
      </w:r>
      <w:r w:rsidRPr="0060557A"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58749B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>6.</w:t>
      </w:r>
      <w:r w:rsidRPr="0060557A">
        <w:rPr>
          <w:b/>
        </w:rPr>
        <w:tab/>
        <w:t>ALLERGIE</w:t>
      </w:r>
      <w:r w:rsidRPr="0060557A">
        <w:rPr>
          <w:rFonts w:cs="Arial"/>
          <w:b/>
        </w:rPr>
        <w:t>Ë</w:t>
      </w:r>
      <w:r w:rsidRPr="0060557A">
        <w:rPr>
          <w:b/>
        </w:rPr>
        <w:t xml:space="preserve">/ALLERGIES: </w:t>
      </w:r>
    </w:p>
    <w:p w:rsidR="0058749B" w:rsidRDefault="0058749B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58749B" w:rsidRDefault="0058749B" w:rsidP="0060557A">
      <w:pPr>
        <w:tabs>
          <w:tab w:val="left" w:pos="567"/>
        </w:tabs>
        <w:spacing w:before="0" w:after="0" w:line="240" w:lineRule="auto"/>
        <w:rPr>
          <w:color w:val="FF0000"/>
        </w:rPr>
      </w:pPr>
      <w:r>
        <w:rPr>
          <w:b/>
        </w:rPr>
        <w:tab/>
      </w:r>
      <w:r w:rsidRPr="0058749B">
        <w:rPr>
          <w:b/>
          <w:color w:val="FF0000"/>
        </w:rPr>
        <w:t>6.1 Voedsel / Food (bevestig met Dr sertifikaat / Confirm with Dr certificate).</w:t>
      </w:r>
    </w:p>
    <w:p w:rsidR="0060557A" w:rsidRPr="0058749B" w:rsidRDefault="0060557A" w:rsidP="0060557A">
      <w:pPr>
        <w:tabs>
          <w:tab w:val="left" w:pos="567"/>
        </w:tabs>
        <w:spacing w:before="0" w:after="0" w:line="240" w:lineRule="auto"/>
        <w:rPr>
          <w:color w:val="FF0000"/>
        </w:rPr>
      </w:pPr>
    </w:p>
    <w:p w:rsidR="0060557A" w:rsidRPr="0058749B" w:rsidRDefault="0058749B" w:rsidP="0060557A">
      <w:pPr>
        <w:tabs>
          <w:tab w:val="left" w:pos="567"/>
        </w:tabs>
        <w:spacing w:before="0" w:after="0" w:line="240" w:lineRule="auto"/>
        <w:rPr>
          <w:b/>
          <w:color w:val="FF0000"/>
        </w:rPr>
      </w:pPr>
      <w:r w:rsidRPr="0058749B">
        <w:rPr>
          <w:color w:val="FF0000"/>
        </w:rPr>
        <w:tab/>
      </w:r>
      <w:r w:rsidRPr="0058749B">
        <w:rPr>
          <w:b/>
          <w:color w:val="FF0000"/>
        </w:rPr>
        <w:t>6.2 Medikasie / Medicine (bevestig met Dr sertifikaat / Confirm with Dr ceretificate).</w:t>
      </w:r>
      <w:r w:rsidRPr="0058749B">
        <w:rPr>
          <w:b/>
          <w:color w:val="FF0000"/>
        </w:rPr>
        <w:tab/>
      </w:r>
    </w:p>
    <w:p w:rsidR="0060557A" w:rsidRPr="0058749B" w:rsidRDefault="0060557A" w:rsidP="0060557A">
      <w:pPr>
        <w:tabs>
          <w:tab w:val="left" w:pos="567"/>
        </w:tabs>
        <w:spacing w:before="0" w:after="0" w:line="240" w:lineRule="auto"/>
        <w:rPr>
          <w:color w:val="FF0000"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>7.</w:t>
      </w:r>
      <w:r w:rsidRPr="0060557A">
        <w:rPr>
          <w:b/>
        </w:rPr>
        <w:tab/>
        <w:t>ALGEMENE ONDERSOEK / GENERAL EXAMINATION: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58749B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  <w:color w:val="FF0000"/>
        </w:rPr>
      </w:pPr>
      <w:r w:rsidRPr="0060557A">
        <w:rPr>
          <w:b/>
        </w:rPr>
        <w:t>Enige spesiale di</w:t>
      </w:r>
      <w:r w:rsidR="0058749B">
        <w:rPr>
          <w:b/>
        </w:rPr>
        <w:t xml:space="preserve">eet verlang </w:t>
      </w:r>
      <w:r w:rsidR="0058749B" w:rsidRPr="0058749B">
        <w:rPr>
          <w:b/>
          <w:color w:val="FF0000"/>
        </w:rPr>
        <w:t>(bevestig met Dr sertifikaat</w:t>
      </w:r>
      <w:r w:rsidRPr="0060557A">
        <w:rPr>
          <w:b/>
        </w:rPr>
        <w:t>) / Any special diet r</w:t>
      </w:r>
      <w:r w:rsidR="0058749B">
        <w:rPr>
          <w:b/>
        </w:rPr>
        <w:t xml:space="preserve">equirements </w:t>
      </w:r>
      <w:r w:rsidR="0058749B" w:rsidRPr="0058749B">
        <w:rPr>
          <w:b/>
          <w:color w:val="FF0000"/>
        </w:rPr>
        <w:t>(confirm with Dr certificate</w:t>
      </w:r>
      <w:r w:rsidRPr="0058749B">
        <w:rPr>
          <w:b/>
          <w:color w:val="FF0000"/>
        </w:rPr>
        <w:t>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ASEMHALINGSTELSEL / RESPIRATORY SYSTEM: 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58749B" w:rsidP="0060557A">
      <w:pPr>
        <w:tabs>
          <w:tab w:val="left" w:pos="567"/>
        </w:tabs>
        <w:spacing w:before="0" w:after="0" w:line="240" w:lineRule="auto"/>
      </w:pPr>
      <w:r>
        <w:tab/>
      </w:r>
      <w:r w:rsidR="0060557A" w:rsidRPr="0060557A">
        <w:rPr>
          <w:b/>
        </w:rPr>
        <w:t xml:space="preserve">Naam van Applikant / Name of applicant: </w:t>
      </w:r>
      <w:r>
        <w:t>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>KARDIOVASKUL</w:t>
      </w:r>
      <w:r w:rsidRPr="0060557A">
        <w:rPr>
          <w:rFonts w:cs="Arial"/>
          <w:b/>
        </w:rPr>
        <w:t>Ê</w:t>
      </w:r>
      <w:r w:rsidRPr="0060557A">
        <w:rPr>
          <w:b/>
        </w:rPr>
        <w:t xml:space="preserve">RE SISTEEM / CARDIO VASCULAR SYSTEM: </w:t>
      </w:r>
      <w:r w:rsidRPr="0060557A">
        <w:t>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............................................................................................................................................................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BLOEDDRUK LESING / BLOOD PRESSURE READING: </w:t>
      </w:r>
      <w:r w:rsidRPr="0060557A">
        <w:t>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570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570"/>
        <w:rPr>
          <w:b/>
        </w:rPr>
      </w:pP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>IS DIE APPLIKANT ‘N DIABEET (MELD ASSEBLIEF TIPE) / DOES THE APPLICANT SUFFER FROM DIABETES (NAME TYPE PLEASE):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............................................................................................................................................................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GESLAGORGANE EN URIENSTELSEL </w:t>
      </w:r>
      <w:r w:rsidRPr="0060557A">
        <w:t>(Urine moet asseblief in alle gevalle getoets word):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rPr>
          <w:b/>
        </w:rPr>
        <w:t xml:space="preserve">UROGENITAL SYSTEM </w:t>
      </w:r>
      <w:r w:rsidRPr="0060557A">
        <w:t>(Every applicant’s urine to be tested):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  <w:r w:rsidRPr="0060557A">
        <w:t xml:space="preserve"> </w:t>
      </w:r>
    </w:p>
    <w:p w:rsidR="0060557A" w:rsidRPr="0060557A" w:rsidRDefault="0060557A" w:rsidP="0060557A">
      <w:pPr>
        <w:numPr>
          <w:ilvl w:val="0"/>
          <w:numId w:val="46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SPYSVERTERING EN ANDER ABDOMINALE PROBLEME </w:t>
      </w:r>
      <w:r w:rsidRPr="0060557A">
        <w:t xml:space="preserve">(Noem asseblief) </w:t>
      </w:r>
      <w:r w:rsidRPr="0060557A">
        <w:rPr>
          <w:b/>
        </w:rPr>
        <w:t>/ ANY DIGESTIVE AND OTHER ABDOMINAL PROBLEMS (</w:t>
      </w:r>
      <w:r w:rsidRPr="0060557A">
        <w:t>Please specify):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SPIER EN SKELETSTEL </w:t>
      </w:r>
      <w:r w:rsidRPr="0060557A">
        <w:t xml:space="preserve">(Spesifiseer asseblief) </w:t>
      </w:r>
      <w:r w:rsidRPr="0060557A">
        <w:rPr>
          <w:b/>
        </w:rPr>
        <w:t xml:space="preserve">/ MUSCULAR AND SKELETAL SYSTEM </w:t>
      </w:r>
      <w:r w:rsidRPr="0060557A">
        <w:t>(Specify please):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  <w:rPr>
          <w:b/>
        </w:rPr>
      </w:pPr>
      <w:r w:rsidRPr="0060557A">
        <w:t>……………………………………………………………………………………………………………........</w:t>
      </w:r>
      <w:r w:rsidRPr="0060557A">
        <w:rPr>
          <w:b/>
        </w:rPr>
        <w:tab/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</w:tabs>
        <w:spacing w:before="0" w:after="0" w:line="240" w:lineRule="auto"/>
      </w:pPr>
      <w:r w:rsidRPr="0060557A">
        <w:rPr>
          <w:b/>
        </w:rPr>
        <w:t>SENTRALE SENUWEESTELSEL (</w:t>
      </w:r>
      <w:r w:rsidRPr="0060557A">
        <w:t>In geval van epilepsie, meld asseblief tipe en</w:t>
      </w:r>
      <w:r w:rsidRPr="0060557A">
        <w:rPr>
          <w:b/>
        </w:rPr>
        <w:t xml:space="preserve"> </w:t>
      </w:r>
      <w:r w:rsidRPr="0060557A">
        <w:t>behandeling op</w:t>
      </w:r>
      <w:r w:rsidRPr="0060557A">
        <w:rPr>
          <w:b/>
        </w:rPr>
        <w:t xml:space="preserve"> </w:t>
      </w:r>
      <w:r w:rsidRPr="0060557A">
        <w:t>medikasie)</w:t>
      </w:r>
      <w:r w:rsidRPr="0060557A">
        <w:rPr>
          <w:b/>
        </w:rPr>
        <w:t xml:space="preserve"> / CENTRAL NERVOUS SYSTEM (</w:t>
      </w:r>
      <w:r w:rsidRPr="0060557A">
        <w:t>In the event of epilepsy please specify reaction to medication):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GEESTESTOESTAND </w:t>
      </w:r>
      <w:r w:rsidRPr="0060557A">
        <w:t xml:space="preserve">(Ly die applikant aan van die volgende?) </w:t>
      </w:r>
      <w:r w:rsidRPr="0060557A">
        <w:rPr>
          <w:b/>
        </w:rPr>
        <w:t xml:space="preserve">/ MENTAL CONDITION </w:t>
      </w:r>
      <w:r w:rsidRPr="0060557A">
        <w:t>(Does</w:t>
      </w:r>
      <w:r w:rsidRPr="0060557A">
        <w:rPr>
          <w:b/>
        </w:rPr>
        <w:t xml:space="preserve"> </w:t>
      </w:r>
      <w:r w:rsidRPr="0060557A">
        <w:t>the applicant suffer from any of the following?):</w:t>
      </w:r>
    </w:p>
    <w:p w:rsidR="0060557A" w:rsidRPr="0060557A" w:rsidRDefault="0060557A" w:rsidP="0060557A">
      <w:pPr>
        <w:tabs>
          <w:tab w:val="left" w:pos="567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numPr>
          <w:ilvl w:val="0"/>
          <w:numId w:val="48"/>
        </w:numPr>
        <w:tabs>
          <w:tab w:val="left" w:pos="567"/>
        </w:tabs>
        <w:spacing w:before="0" w:after="0" w:line="240" w:lineRule="auto"/>
        <w:ind w:left="1276"/>
        <w:rPr>
          <w:b/>
        </w:rPr>
      </w:pPr>
      <w:r w:rsidRPr="0060557A">
        <w:rPr>
          <w:b/>
        </w:rPr>
        <w:t xml:space="preserve">DEPRESSIE/DEPRESSION: </w:t>
      </w:r>
      <w:r w:rsidRPr="0060557A">
        <w:t>…………………………………………………………………………..</w:t>
      </w:r>
    </w:p>
    <w:p w:rsidR="0060557A" w:rsidRPr="0060557A" w:rsidRDefault="0060557A" w:rsidP="0060557A">
      <w:pPr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8"/>
        </w:numPr>
        <w:spacing w:before="0" w:after="0" w:line="240" w:lineRule="auto"/>
        <w:ind w:left="1276"/>
      </w:pPr>
      <w:r w:rsidRPr="0060557A">
        <w:rPr>
          <w:b/>
        </w:rPr>
        <w:t xml:space="preserve">SENIELE DEMENSIE / SENILE DIMENTIA </w:t>
      </w:r>
      <w:r w:rsidRPr="0060557A">
        <w:t>(Spesifiseer asseblief / Please specify):</w:t>
      </w:r>
    </w:p>
    <w:p w:rsidR="0060557A" w:rsidRPr="0060557A" w:rsidRDefault="0060557A" w:rsidP="0060557A">
      <w:pPr>
        <w:ind w:left="1276"/>
        <w:contextualSpacing/>
      </w:pPr>
    </w:p>
    <w:p w:rsidR="0060557A" w:rsidRPr="0060557A" w:rsidRDefault="0060557A" w:rsidP="0060557A">
      <w:pPr>
        <w:ind w:left="1276"/>
        <w:contextualSpacing/>
      </w:pPr>
      <w:r w:rsidRPr="0060557A">
        <w:t>……………………………………………………………………………………………………………..</w:t>
      </w:r>
    </w:p>
    <w:p w:rsidR="0060557A" w:rsidRPr="0060557A" w:rsidRDefault="0060557A" w:rsidP="0060557A">
      <w:pPr>
        <w:numPr>
          <w:ilvl w:val="0"/>
          <w:numId w:val="48"/>
        </w:numPr>
        <w:spacing w:before="0" w:after="0" w:line="240" w:lineRule="auto"/>
        <w:ind w:left="1276"/>
        <w:rPr>
          <w:b/>
        </w:rPr>
      </w:pPr>
      <w:r w:rsidRPr="0060557A">
        <w:rPr>
          <w:b/>
        </w:rPr>
        <w:t>AGRESSIEWE GEDRAG / AGRESSIVE BEHAVIOUR:</w:t>
      </w:r>
      <w:r w:rsidRPr="0060557A">
        <w:t xml:space="preserve"> ……………………………………………</w:t>
      </w:r>
    </w:p>
    <w:p w:rsidR="0060557A" w:rsidRPr="0060557A" w:rsidRDefault="0060557A" w:rsidP="0060557A">
      <w:pPr>
        <w:spacing w:before="0" w:after="0" w:line="240" w:lineRule="auto"/>
        <w:rPr>
          <w:b/>
        </w:rPr>
      </w:pPr>
    </w:p>
    <w:p w:rsidR="0060557A" w:rsidRPr="0060557A" w:rsidRDefault="0060557A" w:rsidP="0060557A">
      <w:pPr>
        <w:spacing w:before="0" w:after="0" w:line="240" w:lineRule="auto"/>
        <w:ind w:left="1276"/>
      </w:pPr>
      <w:r w:rsidRPr="0060557A">
        <w:t>......................................................................................................................................................</w:t>
      </w:r>
    </w:p>
    <w:p w:rsidR="0060557A" w:rsidRPr="0060557A" w:rsidRDefault="0060557A" w:rsidP="0060557A">
      <w:pPr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8"/>
        </w:numPr>
        <w:tabs>
          <w:tab w:val="left" w:pos="993"/>
        </w:tabs>
        <w:spacing w:before="0" w:after="0" w:line="240" w:lineRule="auto"/>
        <w:ind w:left="1276"/>
        <w:rPr>
          <w:b/>
        </w:rPr>
      </w:pPr>
      <w:r w:rsidRPr="0060557A">
        <w:rPr>
          <w:b/>
        </w:rPr>
        <w:t xml:space="preserve">PSIGOSE en/of NEUROSE / PSYCHOSIS and/or NEUROSIS: </w:t>
      </w:r>
      <w:r w:rsidRPr="0060557A">
        <w:t>…………………………………..</w:t>
      </w:r>
    </w:p>
    <w:p w:rsidR="0060557A" w:rsidRPr="0060557A" w:rsidRDefault="0060557A" w:rsidP="0060557A">
      <w:pPr>
        <w:tabs>
          <w:tab w:val="left" w:pos="993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1276"/>
        </w:tabs>
        <w:spacing w:before="0" w:after="0" w:line="240" w:lineRule="auto"/>
        <w:ind w:left="1276"/>
      </w:pPr>
      <w:r w:rsidRPr="0060557A">
        <w:t>......................................................................................................................................................</w:t>
      </w:r>
    </w:p>
    <w:p w:rsidR="0060557A" w:rsidRPr="0060557A" w:rsidRDefault="0060557A" w:rsidP="0060557A">
      <w:pPr>
        <w:spacing w:before="0" w:after="0" w:line="240" w:lineRule="auto"/>
      </w:pPr>
      <w:r w:rsidRPr="0060557A">
        <w:t xml:space="preserve"> </w:t>
      </w: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  <w:rPr>
          <w:b/>
        </w:rPr>
      </w:pPr>
      <w:r w:rsidRPr="0060557A">
        <w:rPr>
          <w:b/>
        </w:rPr>
        <w:t>INDIEN VAN TOEPASSING, BESKRYF ASSEBLIEF BOGENOEMDE GEVAL EN MELD OF APPLIKANT VIR GENOEMDE PROBLEEM TOEGELAAT WAS IN ‘N NEUROKLINIEK / IF APPLICABLE, DESCRIBE ABOVE MENTIONED INCLUDING ANY PREVIOUS SUBMISSION TO A NEURO CLINIC: (*)</w:t>
      </w: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  <w:rPr>
          <w:b/>
        </w:rPr>
      </w:pP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</w:pPr>
      <w:r w:rsidRPr="0060557A">
        <w:rPr>
          <w:b/>
        </w:rPr>
        <w:t xml:space="preserve">Naam van applicant / Name of applicant: </w:t>
      </w:r>
      <w:r w:rsidRPr="0060557A">
        <w:t>……………………………………………………………..</w:t>
      </w: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</w:pP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</w:pPr>
      <w:r w:rsidRPr="0060557A">
        <w:rPr>
          <w:b/>
        </w:rPr>
        <w:t xml:space="preserve">(*) </w:t>
      </w:r>
      <w:r w:rsidRPr="0060557A">
        <w:t>……………………………………………………………………………………………………………..</w:t>
      </w: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</w:pP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  <w:ind w:left="993"/>
      </w:pPr>
      <w:r w:rsidRPr="0060557A">
        <w:t>…………………………………………………………………………………………………………………</w:t>
      </w:r>
    </w:p>
    <w:p w:rsidR="0060557A" w:rsidRPr="0060557A" w:rsidRDefault="0060557A" w:rsidP="0060557A">
      <w:pPr>
        <w:tabs>
          <w:tab w:val="left" w:pos="993"/>
          <w:tab w:val="left" w:pos="1276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Is die applikant VRY van OORDRAAGBARE en AANSTEEKLIKE SIEKTES? </w:t>
      </w:r>
      <w:r w:rsidRPr="0060557A">
        <w:t xml:space="preserve">(bv. TB, Geslagsiektes ens) </w:t>
      </w:r>
      <w:r w:rsidRPr="0060557A">
        <w:rPr>
          <w:b/>
        </w:rPr>
        <w:t xml:space="preserve">/ Does the applicant have any INFECTIOUS or CONTAGIOUS DISEASES </w:t>
      </w:r>
      <w:r w:rsidRPr="0060557A">
        <w:t xml:space="preserve">(eg. TB, Sexually transmittes disease, etc?): 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>Het die applicant problem met? / Does the applicant suffer from?: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rPr>
          <w:b/>
        </w:rPr>
        <w:t>(i)</w:t>
      </w:r>
      <w:r w:rsidRPr="0060557A">
        <w:rPr>
          <w:b/>
        </w:rPr>
        <w:tab/>
        <w:t xml:space="preserve">DOOFHEID/LOSS OF HEARING: </w:t>
      </w:r>
      <w:r w:rsidRPr="0060557A">
        <w:t>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rPr>
          <w:b/>
        </w:rPr>
        <w:t xml:space="preserve">(ii) SWAK SIG/POOR VISION: </w:t>
      </w:r>
      <w:r w:rsidRPr="0060557A">
        <w:t>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HET DIE APPLIKANT </w:t>
      </w:r>
      <w:r w:rsidRPr="0060557A">
        <w:rPr>
          <w:rFonts w:cs="Arial"/>
          <w:b/>
        </w:rPr>
        <w:t>'N</w:t>
      </w:r>
      <w:r w:rsidRPr="0060557A">
        <w:rPr>
          <w:b/>
        </w:rPr>
        <w:t xml:space="preserve"> VORIGE GESKIEDENIS VAN KANKER? (INDIEN JA BESKRYF ASSBLIEF) / DOES THE APPLICANT HAVE A HISTORY OF CANCER ? (IF YES, PLEASE SPECIFY):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>HET DIE APPLIKANT ‘N GESKIEDENIS VAN ALKOHOL/DWELMMISBRUIK? (INDIEN JA BESKRYF ASSEBLIEF) / DOES THE APPLICANT HAVE A HISTORY OF ALCOHOL/DRUG ABUSE? (IF YES, PLEASSE SPECIFY):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60557A" w:rsidRPr="0060557A" w:rsidRDefault="0060557A" w:rsidP="0060557A">
      <w:pPr>
        <w:numPr>
          <w:ilvl w:val="0"/>
          <w:numId w:val="47"/>
        </w:num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>ENIGE ANDER TOESTAND BUITEN BOGEMELDE? / ARE THERE ANY OTHER SIMILA</w:t>
      </w:r>
      <w:r w:rsidR="00093F36">
        <w:rPr>
          <w:b/>
        </w:rPr>
        <w:t>R CONDTIONS NOT MENTIONED ABOVE</w:t>
      </w:r>
      <w:r w:rsidRPr="0060557A">
        <w:rPr>
          <w:b/>
        </w:rPr>
        <w:t>?: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930"/>
      </w:pPr>
      <w:r w:rsidRPr="0060557A">
        <w:t>………………………………………………………………………………………………………………….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 w:rsidRPr="0060557A">
        <w:tab/>
      </w:r>
    </w:p>
    <w:p w:rsid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 w:rsidRPr="0060557A">
        <w:tab/>
      </w:r>
      <w:r w:rsidRPr="0060557A">
        <w:tab/>
        <w:t>…………………………………………………………………………………………………………….......</w:t>
      </w: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DB17F5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>
        <w:rPr>
          <w:b/>
        </w:rPr>
        <w:t>8</w:t>
      </w:r>
      <w:r w:rsidR="00DB17F5" w:rsidRPr="00DB17F5">
        <w:rPr>
          <w:b/>
        </w:rPr>
        <w:t>.</w:t>
      </w:r>
      <w:r w:rsidR="00DB17F5">
        <w:rPr>
          <w:b/>
        </w:rPr>
        <w:tab/>
        <w:t>Is die APPLIKANT / Is the APPLICANT:</w:t>
      </w: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rPr>
          <w:b/>
        </w:rPr>
        <w:tab/>
        <w:t xml:space="preserve">(1). </w:t>
      </w:r>
      <w:r>
        <w:rPr>
          <w:b/>
        </w:rPr>
        <w:tab/>
        <w:t xml:space="preserve">Permanent bedlêend / Permanently Bedridden?: </w:t>
      </w:r>
      <w:r>
        <w:t>…………………………………………………….</w:t>
      </w: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tab/>
      </w:r>
      <w:r w:rsidRPr="00DB17F5">
        <w:rPr>
          <w:b/>
        </w:rPr>
        <w:t>(2).</w:t>
      </w:r>
      <w:r>
        <w:rPr>
          <w:b/>
        </w:rPr>
        <w:tab/>
        <w:t xml:space="preserve">Rolstoel gebeonde / In a wheelcahair?: </w:t>
      </w:r>
      <w:r>
        <w:t>………………………………………………………………..</w:t>
      </w: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DB17F5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DB17F5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>
        <w:rPr>
          <w:b/>
        </w:rPr>
        <w:t>9</w:t>
      </w:r>
      <w:r w:rsidR="00DB17F5" w:rsidRPr="00DB17F5">
        <w:rPr>
          <w:b/>
        </w:rPr>
        <w:t>.</w:t>
      </w:r>
      <w:r w:rsidR="00DB17F5">
        <w:rPr>
          <w:b/>
        </w:rPr>
        <w:tab/>
      </w:r>
      <w:r>
        <w:rPr>
          <w:b/>
        </w:rPr>
        <w:t>Kan die applikant bevredigend deur ‘n ONOPGELEIDE OPPASSER versorg word?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>
        <w:rPr>
          <w:b/>
        </w:rPr>
        <w:tab/>
        <w:t>Can the applicant satisfactorily be cared for by an UNQUALIFIED CAREGIVER?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rPr>
          <w:b/>
        </w:rPr>
        <w:tab/>
      </w:r>
      <w:r>
        <w:t>.................................................................................................................................................................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tab/>
        <w:t>……………………………………………………………………………………………………………………...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Pr="0060557A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tab/>
        <w:t>……………………………………………………………………………………………………………………...</w:t>
      </w:r>
    </w:p>
    <w:p w:rsid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rPr>
          <w:b/>
        </w:rPr>
        <w:t>Naam van applikant/Name of applicant:</w:t>
      </w:r>
      <w:r>
        <w:t xml:space="preserve"> ……………………………………………………………………………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  <w:r>
        <w:rPr>
          <w:b/>
        </w:rPr>
        <w:t>10.</w:t>
      </w:r>
      <w:r>
        <w:rPr>
          <w:b/>
        </w:rPr>
        <w:tab/>
        <w:t>Is applikant ONBEHEERBAAR / What is the applicant’s MENTAL EQUITY?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rPr>
          <w:b/>
        </w:rPr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rPr>
          <w:b/>
        </w:rPr>
        <w:tab/>
      </w:r>
      <w:r>
        <w:t>……………………………………………………………………………………………………………………..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tab/>
        <w:t>……………………………………………………………………………………………………………………...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8D2997" w:rsidRP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  <w:r>
        <w:tab/>
        <w:t>……………………………………………………………………………………………………………………...</w:t>
      </w:r>
    </w:p>
    <w:p w:rsidR="008D2997" w:rsidRPr="0060557A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</w:pPr>
    </w:p>
    <w:p w:rsidR="0060557A" w:rsidRPr="0060557A" w:rsidRDefault="00DB17F5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>
        <w:rPr>
          <w:b/>
        </w:rPr>
        <w:t>11</w:t>
      </w:r>
      <w:r w:rsidR="0060557A" w:rsidRPr="0060557A">
        <w:rPr>
          <w:b/>
        </w:rPr>
        <w:t>.</w:t>
      </w:r>
      <w:r w:rsidR="0060557A" w:rsidRPr="0060557A">
        <w:rPr>
          <w:b/>
        </w:rPr>
        <w:tab/>
        <w:t>HET APPLIKANT GEREELDE HULP NODIG MET MOBILITEIT ? (BV</w:t>
      </w:r>
      <w:r>
        <w:rPr>
          <w:b/>
        </w:rPr>
        <w:t xml:space="preserve"> ROLSTOEL,</w:t>
      </w:r>
      <w:r w:rsidR="0060557A" w:rsidRPr="0060557A">
        <w:rPr>
          <w:b/>
        </w:rPr>
        <w:t xml:space="preserve"> ROLATOR, KRUKKE, KIERIE ENS) / DOES THE APPLICANT REQUIRE ASSISTANCE WITH MOBILITY? (EG. </w:t>
      </w:r>
      <w:r>
        <w:rPr>
          <w:b/>
        </w:rPr>
        <w:t xml:space="preserve">WHEELCHAIR, </w:t>
      </w:r>
      <w:r w:rsidR="0060557A" w:rsidRPr="0060557A">
        <w:rPr>
          <w:b/>
        </w:rPr>
        <w:t>ROLATOR CRUTCHES,WALKING STICK ETC):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ab/>
      </w:r>
      <w:r w:rsidRPr="0060557A"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tab/>
        <w:t>……………………………………………………………………………………………………………………...</w:t>
      </w: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8D2997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 w:rsidRPr="008D2997">
        <w:rPr>
          <w:b/>
        </w:rPr>
        <w:t>12.</w:t>
      </w:r>
      <w:r w:rsidRPr="008D2997">
        <w:rPr>
          <w:b/>
        </w:rPr>
        <w:tab/>
      </w:r>
      <w:r>
        <w:rPr>
          <w:b/>
        </w:rPr>
        <w:t xml:space="preserve">Het die applikant KORTTERMYN of LANGTERMYN HULP nodig ivm </w:t>
      </w:r>
      <w:r w:rsidR="00C115AD">
        <w:rPr>
          <w:b/>
        </w:rPr>
        <w:t>VOEDING en PERSOONLIKE HIGI</w:t>
      </w:r>
      <w:r w:rsidR="00C115AD">
        <w:rPr>
          <w:rFonts w:cs="Arial"/>
          <w:b/>
        </w:rPr>
        <w:t>Ë</w:t>
      </w:r>
      <w:r w:rsidR="00C115AD">
        <w:rPr>
          <w:b/>
        </w:rPr>
        <w:t>NE / Does the applicant REQUIRE SHORT TERM or LONG TERM ASSISTANCE with FEEDING and PESONAL HIGIENE?: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rPr>
          <w:b/>
        </w:rPr>
        <w:tab/>
      </w:r>
      <w:r>
        <w:t>……………………………………………………………………………………………………………………...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tab/>
        <w:t>……………………………………………………………………………………………………………………...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C115AD" w:rsidRP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Default="008D2997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>
        <w:rPr>
          <w:b/>
        </w:rPr>
        <w:t>13</w:t>
      </w:r>
      <w:r w:rsidR="0060557A" w:rsidRPr="0060557A">
        <w:rPr>
          <w:b/>
        </w:rPr>
        <w:t>.</w:t>
      </w:r>
      <w:r w:rsidR="0060557A" w:rsidRPr="0060557A">
        <w:rPr>
          <w:b/>
        </w:rPr>
        <w:tab/>
        <w:t>SAL VERDERE GENEESKUNDIGE/CHIRURGIESE BEHANDELING DIE GEBREKE HIERBO BESKRYF, VERBETER OF GENEES? (INDIEN WEL, VERDUIDELIK ASSEBLIEF WATTER BEHANDELING AANBEVEEL WORD / DOES THE APPLICANT REQUIRE ANY SURGERY OR FURTHER TREATMENT WHICH WILL IMPROVE THEIR PRESENT CIRCUMSTANCES OR RESTORE THEIR HEALTH? (IF YES, PLEASE SPECIFY THE TREATMENT SUGGESTED).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rPr>
          <w:b/>
        </w:rPr>
        <w:tab/>
      </w:r>
      <w:r>
        <w:t>……………………………………………………………………………………………………………………...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tab/>
        <w:t>……………………………………………………………………………………………………………………...</w:t>
      </w: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C115AD" w:rsidRPr="0060557A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>
        <w:rPr>
          <w:b/>
        </w:rPr>
        <w:t>14</w:t>
      </w:r>
      <w:r w:rsidR="0060557A" w:rsidRPr="0060557A">
        <w:rPr>
          <w:b/>
        </w:rPr>
        <w:t>.</w:t>
      </w:r>
      <w:r w:rsidR="0060557A" w:rsidRPr="0060557A">
        <w:rPr>
          <w:b/>
        </w:rPr>
        <w:tab/>
        <w:t>MELD ASSEBLIEF HOE LANK U DIE APPLIKANT AS U PASIENT BEHANDEL / KINDLY INDICATE THE PERIOD YOU ARE TREATING THE APPLICANT AS YOUR PATIENT: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ab/>
      </w:r>
      <w:r w:rsidRPr="0060557A"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>
        <w:rPr>
          <w:b/>
        </w:rPr>
        <w:t>15</w:t>
      </w:r>
      <w:r w:rsidR="0060557A" w:rsidRPr="0060557A">
        <w:rPr>
          <w:b/>
        </w:rPr>
        <w:t>.</w:t>
      </w:r>
      <w:r w:rsidR="0060557A" w:rsidRPr="0060557A">
        <w:rPr>
          <w:b/>
        </w:rPr>
        <w:tab/>
        <w:t>KRONIESE MEDIKASIE IN GEBRUIK (VERSKAF ASSEBLIEF ‘N AFSKRIF VAN DIE VOORSKRIF) CHRONIC MEDICATION IN USE (KINDLY PROVIDE A COPY OF THE PRESCRIPTION):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ab/>
      </w:r>
      <w:r w:rsidRPr="0060557A"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>
        <w:rPr>
          <w:b/>
        </w:rPr>
        <w:t>16</w:t>
      </w:r>
      <w:r w:rsidR="0060557A" w:rsidRPr="0060557A">
        <w:rPr>
          <w:b/>
        </w:rPr>
        <w:t>.</w:t>
      </w:r>
      <w:r w:rsidR="0060557A" w:rsidRPr="0060557A">
        <w:rPr>
          <w:b/>
        </w:rPr>
        <w:tab/>
        <w:t xml:space="preserve">ALGEMENE OPMERKINGS / GENERAL REMARKS: </w:t>
      </w:r>
      <w:r w:rsidR="0060557A" w:rsidRPr="0060557A">
        <w:t>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tab/>
        <w:t>……………………………………………………………………………………………………………………...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tab/>
        <w:t>……………………………………………………………………………………………………………………...</w:t>
      </w:r>
    </w:p>
    <w:p w:rsid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 w:rsidRPr="0060557A">
        <w:rPr>
          <w:b/>
        </w:rPr>
        <w:t>_____________________________________________________________________________________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C115AD" w:rsidRDefault="00C115AD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58749B">
      <w:pPr>
        <w:tabs>
          <w:tab w:val="left" w:pos="0"/>
          <w:tab w:val="left" w:pos="1276"/>
        </w:tabs>
        <w:spacing w:before="0" w:after="0" w:line="240" w:lineRule="auto"/>
        <w:rPr>
          <w:b/>
        </w:rPr>
      </w:pPr>
      <w:r w:rsidRPr="0060557A">
        <w:rPr>
          <w:b/>
        </w:rPr>
        <w:t xml:space="preserve">Naam en van, van geneesheer </w:t>
      </w:r>
      <w:r w:rsidR="0058749B" w:rsidRPr="00A75A13">
        <w:rPr>
          <w:b/>
          <w:color w:val="FF0000"/>
        </w:rPr>
        <w:t xml:space="preserve">asook praktyknommer </w:t>
      </w:r>
      <w:r w:rsidRPr="0060557A">
        <w:rPr>
          <w:b/>
        </w:rPr>
        <w:t>(in drukskr</w:t>
      </w:r>
      <w:r w:rsidR="0058749B">
        <w:rPr>
          <w:b/>
        </w:rPr>
        <w:t xml:space="preserve">if) / Doctor’s name and surname as well as </w:t>
      </w:r>
      <w:r w:rsidR="0058749B" w:rsidRPr="00A75A13">
        <w:rPr>
          <w:b/>
          <w:color w:val="FF0000"/>
        </w:rPr>
        <w:t xml:space="preserve">practice number </w:t>
      </w:r>
      <w:r w:rsidR="0058749B">
        <w:rPr>
          <w:b/>
        </w:rPr>
        <w:t>(</w:t>
      </w:r>
      <w:r w:rsidR="00A75A13">
        <w:rPr>
          <w:b/>
        </w:rPr>
        <w:t>bloc</w:t>
      </w:r>
      <w:r w:rsidR="0058749B">
        <w:rPr>
          <w:b/>
        </w:rPr>
        <w:t>letters)</w:t>
      </w:r>
      <w:r w:rsidR="00A75A13">
        <w:rPr>
          <w:b/>
        </w:rPr>
        <w:t>: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t>……………………………………………………………………………………………………………………………..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 xml:space="preserve">Adres/Address: </w:t>
      </w:r>
      <w:r w:rsidRPr="0060557A">
        <w:t>………………………………………………………………………………………………………...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t>……………………………………………………………………………………………………………………………..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 xml:space="preserve">Telefoonnommer/s / Telephone number/s : </w:t>
      </w:r>
      <w:r w:rsidRPr="0060557A">
        <w:t>…………………………………………………………………........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 xml:space="preserve">Handtekening: Geneesheer / Signature: Doctor: </w:t>
      </w:r>
      <w:r w:rsidRPr="0060557A">
        <w:t>…………………………………………………………………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 xml:space="preserve">Datum/Date: </w:t>
      </w:r>
      <w:r w:rsidRPr="0060557A">
        <w:t>…………………………………………………………………………………………………………….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jc w:val="right"/>
        <w:rPr>
          <w:b/>
        </w:rPr>
      </w:pPr>
      <w:r w:rsidRPr="0060557A">
        <w:rPr>
          <w:b/>
        </w:rPr>
        <w:t>Amptelike stempel/Official stamp</w:t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</w:pPr>
      <w:r w:rsidRPr="0060557A">
        <w:rPr>
          <w:b/>
        </w:rPr>
        <w:tab/>
      </w: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</w:p>
    <w:p w:rsidR="0060557A" w:rsidRPr="0060557A" w:rsidRDefault="0060557A" w:rsidP="0060557A">
      <w:pPr>
        <w:tabs>
          <w:tab w:val="left" w:pos="567"/>
          <w:tab w:val="left" w:pos="993"/>
          <w:tab w:val="left" w:pos="1276"/>
        </w:tabs>
        <w:spacing w:before="0" w:after="0" w:line="240" w:lineRule="auto"/>
        <w:ind w:left="567" w:hanging="567"/>
        <w:rPr>
          <w:b/>
        </w:rPr>
      </w:pPr>
      <w:r w:rsidRPr="0060557A">
        <w:rPr>
          <w:b/>
        </w:rPr>
        <w:tab/>
      </w:r>
      <w:r w:rsidRPr="0060557A">
        <w:rPr>
          <w:b/>
        </w:rPr>
        <w:tab/>
      </w:r>
    </w:p>
    <w:p w:rsidR="0060557A" w:rsidRDefault="0060557A" w:rsidP="0060557A">
      <w:pPr>
        <w:pStyle w:val="NoSpacing"/>
        <w:rPr>
          <w:b/>
          <w:u w:val="single"/>
        </w:rPr>
      </w:pPr>
    </w:p>
    <w:p w:rsidR="0060557A" w:rsidRPr="0060557A" w:rsidRDefault="0060557A" w:rsidP="0060557A">
      <w:pPr>
        <w:pStyle w:val="NoSpacing"/>
        <w:rPr>
          <w:b/>
          <w:u w:val="single"/>
        </w:rPr>
      </w:pPr>
    </w:p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60557A" w:rsidP="005A0C39">
      <w:r>
        <w:t xml:space="preserve">    </w:t>
      </w:r>
      <w:r>
        <w:tab/>
      </w:r>
      <w:r>
        <w:tab/>
      </w:r>
      <w:r>
        <w:tab/>
      </w:r>
      <w:r>
        <w:tab/>
      </w:r>
    </w:p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p w:rsidR="00C349D4" w:rsidRDefault="00C349D4" w:rsidP="005A0C39"/>
    <w:sectPr w:rsidR="00C349D4" w:rsidSect="0060557A">
      <w:footerReference w:type="default" r:id="rId8"/>
      <w:headerReference w:type="first" r:id="rId9"/>
      <w:footerReference w:type="first" r:id="rId10"/>
      <w:pgSz w:w="11906" w:h="16838" w:code="9"/>
      <w:pgMar w:top="720" w:right="720" w:bottom="720" w:left="720" w:header="1134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79CA" w:rsidRDefault="00CC79CA" w:rsidP="009F50E1">
      <w:pPr>
        <w:spacing w:before="0" w:after="0" w:line="240" w:lineRule="auto"/>
      </w:pPr>
      <w:r>
        <w:separator/>
      </w:r>
    </w:p>
  </w:endnote>
  <w:endnote w:type="continuationSeparator" w:id="0">
    <w:p w:rsidR="00CC79CA" w:rsidRDefault="00CC79CA" w:rsidP="009F50E1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649740B-5BD6-4C83-91D9-1ACACEEC7C7D}"/>
    <w:embedBold r:id="rId2" w:fontKey="{5DFD312F-87A1-4227-A17B-6B3FD7F8B363}"/>
    <w:embedItalic r:id="rId3" w:fontKey="{D53BDAFA-3F74-4DD9-8764-F0FC2F89CFF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subsetted="1" w:fontKey="{8CFC1B1B-F128-4FAE-96FE-F8E26C067A6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36E4" w:rsidRPr="00723B8C" w:rsidRDefault="002D36E4">
    <w:pPr>
      <w:pStyle w:val="Footer"/>
      <w:rPr>
        <w:sz w:val="16"/>
        <w:szCs w:val="16"/>
      </w:rPr>
    </w:pPr>
    <w:r w:rsidRPr="00723B8C">
      <w:rPr>
        <w:sz w:val="16"/>
        <w:szCs w:val="16"/>
      </w:rPr>
      <w:t xml:space="preserve">Page/Bladsy </w:t>
    </w:r>
    <w:r w:rsidRPr="00723B8C">
      <w:rPr>
        <w:sz w:val="16"/>
        <w:szCs w:val="16"/>
      </w:rPr>
      <w:fldChar w:fldCharType="begin"/>
    </w:r>
    <w:r w:rsidRPr="00723B8C">
      <w:rPr>
        <w:sz w:val="16"/>
        <w:szCs w:val="16"/>
      </w:rPr>
      <w:instrText xml:space="preserve"> PAGE  \* Arabic  \* MERGEFORMAT </w:instrText>
    </w:r>
    <w:r w:rsidRPr="00723B8C">
      <w:rPr>
        <w:sz w:val="16"/>
        <w:szCs w:val="16"/>
      </w:rPr>
      <w:fldChar w:fldCharType="separate"/>
    </w:r>
    <w:r w:rsidR="00A63497">
      <w:rPr>
        <w:noProof/>
        <w:sz w:val="16"/>
        <w:szCs w:val="16"/>
      </w:rPr>
      <w:t>5</w:t>
    </w:r>
    <w:r w:rsidRPr="00723B8C">
      <w:rPr>
        <w:sz w:val="16"/>
        <w:szCs w:val="16"/>
      </w:rPr>
      <w:fldChar w:fldCharType="end"/>
    </w:r>
    <w:r w:rsidRPr="00723B8C">
      <w:rPr>
        <w:sz w:val="16"/>
        <w:szCs w:val="16"/>
      </w:rPr>
      <w:t xml:space="preserve"> of/van </w:t>
    </w:r>
    <w:r w:rsidRPr="00723B8C">
      <w:rPr>
        <w:sz w:val="16"/>
        <w:szCs w:val="16"/>
      </w:rPr>
      <w:fldChar w:fldCharType="begin"/>
    </w:r>
    <w:r w:rsidRPr="00723B8C">
      <w:rPr>
        <w:sz w:val="16"/>
        <w:szCs w:val="16"/>
      </w:rPr>
      <w:instrText xml:space="preserve"> NUMPAGES   \* MERGEFORMAT </w:instrText>
    </w:r>
    <w:r w:rsidRPr="00723B8C">
      <w:rPr>
        <w:sz w:val="16"/>
        <w:szCs w:val="16"/>
      </w:rPr>
      <w:fldChar w:fldCharType="separate"/>
    </w:r>
    <w:r w:rsidR="00A63497">
      <w:rPr>
        <w:noProof/>
        <w:sz w:val="16"/>
        <w:szCs w:val="16"/>
      </w:rPr>
      <w:t>5</w:t>
    </w:r>
    <w:r w:rsidRPr="00723B8C">
      <w:rPr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36E4" w:rsidRPr="00723B8C" w:rsidRDefault="002D36E4" w:rsidP="00723B8C">
    <w:pPr>
      <w:pStyle w:val="Footer"/>
      <w:spacing w:before="240" w:after="240"/>
      <w:rPr>
        <w:sz w:val="16"/>
        <w:szCs w:val="16"/>
      </w:rPr>
    </w:pPr>
    <w:r w:rsidRPr="00723B8C">
      <w:rPr>
        <w:sz w:val="16"/>
        <w:szCs w:val="16"/>
      </w:rPr>
      <w:t xml:space="preserve">Page/Bladsy </w:t>
    </w:r>
    <w:r w:rsidRPr="00723B8C">
      <w:rPr>
        <w:sz w:val="16"/>
        <w:szCs w:val="16"/>
      </w:rPr>
      <w:fldChar w:fldCharType="begin"/>
    </w:r>
    <w:r w:rsidRPr="00723B8C">
      <w:rPr>
        <w:sz w:val="16"/>
        <w:szCs w:val="16"/>
      </w:rPr>
      <w:instrText xml:space="preserve"> PAGE  \* Arabic  \* MERGEFORMAT </w:instrText>
    </w:r>
    <w:r w:rsidRPr="00723B8C">
      <w:rPr>
        <w:sz w:val="16"/>
        <w:szCs w:val="16"/>
      </w:rPr>
      <w:fldChar w:fldCharType="separate"/>
    </w:r>
    <w:r w:rsidR="00A63497">
      <w:rPr>
        <w:noProof/>
        <w:sz w:val="16"/>
        <w:szCs w:val="16"/>
      </w:rPr>
      <w:t>1</w:t>
    </w:r>
    <w:r w:rsidRPr="00723B8C">
      <w:rPr>
        <w:sz w:val="16"/>
        <w:szCs w:val="16"/>
      </w:rPr>
      <w:fldChar w:fldCharType="end"/>
    </w:r>
    <w:r w:rsidRPr="00723B8C">
      <w:rPr>
        <w:sz w:val="16"/>
        <w:szCs w:val="16"/>
      </w:rPr>
      <w:t xml:space="preserve"> of/van </w:t>
    </w:r>
    <w:r w:rsidRPr="00723B8C">
      <w:rPr>
        <w:sz w:val="16"/>
        <w:szCs w:val="16"/>
      </w:rPr>
      <w:fldChar w:fldCharType="begin"/>
    </w:r>
    <w:r w:rsidRPr="00723B8C">
      <w:rPr>
        <w:sz w:val="16"/>
        <w:szCs w:val="16"/>
      </w:rPr>
      <w:instrText xml:space="preserve"> NUMPAGES   \* MERGEFORMAT </w:instrText>
    </w:r>
    <w:r w:rsidRPr="00723B8C">
      <w:rPr>
        <w:sz w:val="16"/>
        <w:szCs w:val="16"/>
      </w:rPr>
      <w:fldChar w:fldCharType="separate"/>
    </w:r>
    <w:r w:rsidR="00A63497">
      <w:rPr>
        <w:noProof/>
        <w:sz w:val="16"/>
        <w:szCs w:val="16"/>
      </w:rPr>
      <w:t>5</w:t>
    </w:r>
    <w:r w:rsidRPr="00723B8C">
      <w:rPr>
        <w:sz w:val="16"/>
        <w:szCs w:val="16"/>
      </w:rPr>
      <w:fldChar w:fldCharType="end"/>
    </w:r>
  </w:p>
  <w:p w:rsidR="002D36E4" w:rsidRDefault="002D36E4" w:rsidP="004B189D">
    <w:pPr>
      <w:pStyle w:val="Footer"/>
    </w:pPr>
    <w:r>
      <w:t>Registered Public Benefit Organisation 93000 3877 / Geregistreerde Weldaadsorganisasie 93000 3877</w:t>
    </w:r>
  </w:p>
  <w:p w:rsidR="002D36E4" w:rsidRDefault="002D36E4" w:rsidP="004B189D">
    <w:pPr>
      <w:pStyle w:val="Footer"/>
    </w:pPr>
    <w:r>
      <w:t>Registered Non-Profit Organisation 033-936NPO / Geregistreerde Organisasie Sonder Winsoogmerk 033-936NPO</w:t>
    </w:r>
  </w:p>
  <w:p w:rsidR="002D36E4" w:rsidRDefault="002D36E4" w:rsidP="004B189D">
    <w:pPr>
      <w:pStyle w:val="Footer"/>
    </w:pPr>
    <w:r>
      <w:t>Registered Welfare Organisation No. 2 01 0014 / Geregistreerde Welsynsorganisasie No. 2 01 0014</w:t>
    </w:r>
  </w:p>
  <w:p w:rsidR="002D36E4" w:rsidRDefault="002D36E4" w:rsidP="004B189D">
    <w:pPr>
      <w:pStyle w:val="Footer"/>
    </w:pPr>
    <w:r>
      <w:t xml:space="preserve">PROTEA VAT / BTW No. </w:t>
    </w:r>
    <w:r w:rsidRPr="00926D8D">
      <w:rPr>
        <w:b/>
      </w:rPr>
      <w:t>4390116392</w:t>
    </w:r>
    <w:r w:rsidRPr="001B1D25">
      <w:t xml:space="preserve"> </w:t>
    </w:r>
    <w:r>
      <w:t>|</w:t>
    </w:r>
    <w:r w:rsidRPr="001B1D25">
      <w:t xml:space="preserve"> </w:t>
    </w:r>
    <w:r>
      <w:t xml:space="preserve">JUBILEUM VAT / BTW No. </w:t>
    </w:r>
    <w:r w:rsidRPr="00926D8D">
      <w:rPr>
        <w:b/>
      </w:rPr>
      <w:t>4690121134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79CA" w:rsidRDefault="00CC79CA" w:rsidP="009F50E1">
      <w:pPr>
        <w:spacing w:before="0" w:after="0" w:line="240" w:lineRule="auto"/>
      </w:pPr>
      <w:r>
        <w:separator/>
      </w:r>
    </w:p>
  </w:footnote>
  <w:footnote w:type="continuationSeparator" w:id="0">
    <w:p w:rsidR="00CC79CA" w:rsidRDefault="00CC79CA" w:rsidP="009F50E1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36E4" w:rsidRDefault="002D36E4" w:rsidP="0060557A">
    <w:pPr>
      <w:pStyle w:val="Header"/>
      <w:jc w:val="center"/>
    </w:pPr>
    <w:r w:rsidRPr="004B189D">
      <w:rPr>
        <w:rFonts w:asciiTheme="minorHAnsi" w:eastAsiaTheme="minorEastAsia" w:hAnsiTheme="minorHAnsi"/>
        <w:noProof/>
        <w:lang w:eastAsia="en-ZA"/>
      </w:rPr>
      <mc:AlternateContent>
        <mc:Choice Requires="wps">
          <w:drawing>
            <wp:inline distT="0" distB="0" distL="0" distR="0" wp14:anchorId="5F765C1B" wp14:editId="5AB872EA">
              <wp:extent cx="6317672" cy="2070100"/>
              <wp:effectExtent l="0" t="0" r="6985" b="6350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17672" cy="2070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2D36E4" w:rsidRPr="0060557A" w:rsidRDefault="002D36E4" w:rsidP="00792BD1">
                          <w:pPr>
                            <w:spacing w:before="0" w:after="0" w:line="380" w:lineRule="exact"/>
                            <w:jc w:val="center"/>
                            <w:rPr>
                              <w:rFonts w:ascii="Arial Black" w:hAnsi="Arial Black"/>
                              <w:spacing w:val="10"/>
                              <w:sz w:val="40"/>
                              <w:szCs w:val="40"/>
                            </w:rPr>
                          </w:pPr>
                          <w:r w:rsidRPr="0060557A">
                            <w:rPr>
                              <w:rFonts w:ascii="Arial Black" w:hAnsi="Arial Black"/>
                              <w:spacing w:val="10"/>
                              <w:sz w:val="40"/>
                              <w:szCs w:val="40"/>
                            </w:rPr>
                            <w:t>GOODWOOD JUBILEE MEMORIAL HOMES</w:t>
                          </w:r>
                        </w:p>
                        <w:p w:rsidR="002D36E4" w:rsidRPr="0060557A" w:rsidRDefault="002D36E4" w:rsidP="00723B8C">
                          <w:pPr>
                            <w:spacing w:before="0" w:after="0" w:line="380" w:lineRule="exact"/>
                            <w:jc w:val="center"/>
                            <w:rPr>
                              <w:rFonts w:ascii="Arial Black" w:hAnsi="Arial Black"/>
                              <w:spacing w:val="8"/>
                              <w:sz w:val="40"/>
                              <w:szCs w:val="40"/>
                            </w:rPr>
                          </w:pPr>
                          <w:r w:rsidRPr="0060557A">
                            <w:rPr>
                              <w:rFonts w:ascii="Arial Black" w:hAnsi="Arial Black"/>
                              <w:spacing w:val="8"/>
                              <w:sz w:val="40"/>
                              <w:szCs w:val="40"/>
                            </w:rPr>
                            <w:t>GOODWOOD JUBILEUM GEDENKTEHUISE</w:t>
                          </w:r>
                        </w:p>
                        <w:p w:rsidR="002D36E4" w:rsidRPr="00FF4B20" w:rsidRDefault="002D36E4" w:rsidP="00792BD1">
                          <w:pPr>
                            <w:spacing w:before="0" w:after="0" w:line="240" w:lineRule="auto"/>
                            <w:jc w:val="center"/>
                            <w:rPr>
                              <w:rFonts w:cs="Arial"/>
                              <w:i/>
                              <w:spacing w:val="50"/>
                              <w:sz w:val="16"/>
                              <w:szCs w:val="16"/>
                            </w:rPr>
                          </w:pPr>
                          <w:r w:rsidRPr="00FF4B20">
                            <w:rPr>
                              <w:rFonts w:cs="Arial"/>
                              <w:i/>
                              <w:spacing w:val="50"/>
                              <w:sz w:val="16"/>
                              <w:szCs w:val="16"/>
                            </w:rPr>
                            <w:t>A COMPANY REGISTERED UNDER THE COMPANIES ACT NOT FOR GAIN</w:t>
                          </w:r>
                        </w:p>
                        <w:p w:rsidR="002D36E4" w:rsidRPr="00FF4B20" w:rsidRDefault="002D36E4" w:rsidP="00792BD1">
                          <w:pPr>
                            <w:spacing w:before="0" w:after="0" w:line="240" w:lineRule="auto"/>
                            <w:jc w:val="center"/>
                            <w:rPr>
                              <w:rFonts w:cs="Arial"/>
                              <w:i/>
                              <w:spacing w:val="26"/>
                              <w:sz w:val="16"/>
                              <w:szCs w:val="16"/>
                            </w:rPr>
                          </w:pPr>
                          <w:r w:rsidRPr="00FF4B20">
                            <w:rPr>
                              <w:rFonts w:cs="Arial"/>
                              <w:i/>
                              <w:spacing w:val="26"/>
                              <w:sz w:val="16"/>
                              <w:szCs w:val="16"/>
                            </w:rPr>
                            <w:t>’N MAATSKAPPY GEREGISTREER ONDER DIE MAATSKAPPYWET SONDER WINSBEJAG</w:t>
                          </w:r>
                        </w:p>
                        <w:p w:rsidR="002D36E4" w:rsidRPr="006B42C9" w:rsidRDefault="002D36E4" w:rsidP="00723B8C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B42C9">
                            <w:rPr>
                              <w:sz w:val="18"/>
                              <w:szCs w:val="18"/>
                            </w:rPr>
                            <w:t>1959/000009/08</w:t>
                          </w:r>
                        </w:p>
                        <w:p w:rsidR="002D36E4" w:rsidRDefault="002D36E4" w:rsidP="00D15F16">
                          <w:pPr>
                            <w:spacing w:before="0"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B42C9">
                            <w:rPr>
                              <w:sz w:val="18"/>
                              <w:szCs w:val="18"/>
                            </w:rPr>
                            <w:t>Homes for the Aged – Tehuise vir Bejaardes</w:t>
                          </w:r>
                        </w:p>
                        <w:p w:rsidR="002D36E4" w:rsidRPr="00926D8D" w:rsidRDefault="002D36E4" w:rsidP="00D15F16">
                          <w:pPr>
                            <w:spacing w:before="0" w:after="0" w:line="240" w:lineRule="auto"/>
                            <w:jc w:val="center"/>
                            <w:rPr>
                              <w:b/>
                              <w:sz w:val="18"/>
                              <w:szCs w:val="18"/>
                            </w:rPr>
                          </w:pPr>
                          <w:r w:rsidRPr="00926D8D">
                            <w:rPr>
                              <w:b/>
                              <w:sz w:val="18"/>
                              <w:szCs w:val="18"/>
                            </w:rPr>
                            <w:t>E-mail/E-pos: goodwoodjubileum@absamail.co.za</w:t>
                          </w:r>
                        </w:p>
                        <w:p w:rsidR="002D36E4" w:rsidRDefault="0060557A" w:rsidP="00C97C00">
                          <w:pPr>
                            <w:tabs>
                              <w:tab w:val="left" w:pos="567"/>
                              <w:tab w:val="left" w:pos="6521"/>
                            </w:tabs>
                            <w:spacing w:after="0" w:line="240" w:lineRule="auto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Protea Home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for the Aged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      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Protea Tehuis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vir Bejaardes</w:t>
                          </w:r>
                        </w:p>
                        <w:p w:rsidR="002D36E4" w:rsidRDefault="0060557A" w:rsidP="00FB43B6">
                          <w:pPr>
                            <w:tabs>
                              <w:tab w:val="left" w:pos="567"/>
                              <w:tab w:val="left" w:pos="6521"/>
                            </w:tabs>
                            <w:spacing w:before="0" w:after="0" w:line="240" w:lineRule="auto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127 Alice Street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      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Alicestraat 127</w:t>
                          </w:r>
                        </w:p>
                        <w:p w:rsidR="002D36E4" w:rsidRDefault="0060557A" w:rsidP="00FB43B6">
                          <w:pPr>
                            <w:tabs>
                              <w:tab w:val="left" w:pos="567"/>
                              <w:tab w:val="left" w:pos="6521"/>
                            </w:tabs>
                            <w:spacing w:before="0" w:after="0" w:line="240" w:lineRule="auto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GOODWOOD 7460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      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GOODWOOD 7460</w:t>
                          </w:r>
                        </w:p>
                        <w:p w:rsidR="002D36E4" w:rsidRDefault="0060557A" w:rsidP="00FB43B6">
                          <w:pPr>
                            <w:tabs>
                              <w:tab w:val="left" w:pos="567"/>
                              <w:tab w:val="left" w:pos="6521"/>
                            </w:tabs>
                            <w:spacing w:before="0" w:after="0" w:line="240" w:lineRule="auto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Tel:</w:t>
                          </w:r>
                          <w:r>
                            <w:rPr>
                              <w:sz w:val="18"/>
                              <w:szCs w:val="18"/>
                            </w:rPr>
                            <w:tab/>
                            <w:t xml:space="preserve">   021 591 4171/2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      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Tel: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  <w:t>021 591 4171/2</w:t>
                          </w:r>
                        </w:p>
                        <w:p w:rsidR="002D36E4" w:rsidRDefault="0060557A" w:rsidP="00FB43B6">
                          <w:pPr>
                            <w:tabs>
                              <w:tab w:val="left" w:pos="567"/>
                              <w:tab w:val="left" w:pos="6521"/>
                            </w:tabs>
                            <w:spacing w:before="0" w:after="0" w:line="240" w:lineRule="auto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Fax: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 021 591 5587</w:t>
                          </w:r>
                          <w:r>
                            <w:rPr>
                              <w:sz w:val="18"/>
                              <w:szCs w:val="18"/>
                            </w:rPr>
                            <w:tab/>
                            <w:t xml:space="preserve">             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>Faks:</w:t>
                          </w:r>
                          <w:r w:rsidR="002D36E4">
                            <w:rPr>
                              <w:sz w:val="18"/>
                              <w:szCs w:val="18"/>
                            </w:rPr>
                            <w:tab/>
                            <w:t>021 591 5587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shapetype w14:anchorId="5F765C1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width:497.45pt;height:16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" filled="f" stroked="f" strokeweight=".5pt">
              <v:textbox inset="0,0,0,0">
                <w:txbxContent>
                  <w:p w:rsidR="002D36E4" w:rsidRPr="0060557A" w:rsidRDefault="002D36E4" w:rsidP="00792BD1">
                    <w:pPr>
                      <w:spacing w:before="0" w:after="0" w:line="380" w:lineRule="exact"/>
                      <w:jc w:val="center"/>
                      <w:rPr>
                        <w:rFonts w:ascii="Arial Black" w:hAnsi="Arial Black"/>
                        <w:spacing w:val="10"/>
                        <w:sz w:val="40"/>
                        <w:szCs w:val="40"/>
                      </w:rPr>
                    </w:pPr>
                    <w:r w:rsidRPr="0060557A">
                      <w:rPr>
                        <w:rFonts w:ascii="Arial Black" w:hAnsi="Arial Black"/>
                        <w:spacing w:val="10"/>
                        <w:sz w:val="40"/>
                        <w:szCs w:val="40"/>
                      </w:rPr>
                      <w:t>GOODWOOD JUBILEE MEMORIAL HOMES</w:t>
                    </w:r>
                  </w:p>
                  <w:p w:rsidR="002D36E4" w:rsidRPr="0060557A" w:rsidRDefault="002D36E4" w:rsidP="00723B8C">
                    <w:pPr>
                      <w:spacing w:before="0" w:after="0" w:line="380" w:lineRule="exact"/>
                      <w:jc w:val="center"/>
                      <w:rPr>
                        <w:rFonts w:ascii="Arial Black" w:hAnsi="Arial Black"/>
                        <w:spacing w:val="8"/>
                        <w:sz w:val="40"/>
                        <w:szCs w:val="40"/>
                      </w:rPr>
                    </w:pPr>
                    <w:r w:rsidRPr="0060557A">
                      <w:rPr>
                        <w:rFonts w:ascii="Arial Black" w:hAnsi="Arial Black"/>
                        <w:spacing w:val="8"/>
                        <w:sz w:val="40"/>
                        <w:szCs w:val="40"/>
                      </w:rPr>
                      <w:t>GOODWOOD JUBILEUM GEDENKTEHUISE</w:t>
                    </w:r>
                  </w:p>
                  <w:p w:rsidR="002D36E4" w:rsidRPr="00FF4B20" w:rsidRDefault="002D36E4" w:rsidP="00792BD1">
                    <w:pPr>
                      <w:spacing w:before="0" w:after="0" w:line="240" w:lineRule="auto"/>
                      <w:jc w:val="center"/>
                      <w:rPr>
                        <w:rFonts w:cs="Arial"/>
                        <w:i/>
                        <w:spacing w:val="50"/>
                        <w:sz w:val="16"/>
                        <w:szCs w:val="16"/>
                      </w:rPr>
                    </w:pPr>
                    <w:r w:rsidRPr="00FF4B20">
                      <w:rPr>
                        <w:rFonts w:cs="Arial"/>
                        <w:i/>
                        <w:spacing w:val="50"/>
                        <w:sz w:val="16"/>
                        <w:szCs w:val="16"/>
                      </w:rPr>
                      <w:t>A COMPANY REGISTERED UNDER THE COMPANIES ACT NOT FOR GAIN</w:t>
                    </w:r>
                  </w:p>
                  <w:p w:rsidR="002D36E4" w:rsidRPr="00FF4B20" w:rsidRDefault="002D36E4" w:rsidP="00792BD1">
                    <w:pPr>
                      <w:spacing w:before="0" w:after="0" w:line="240" w:lineRule="auto"/>
                      <w:jc w:val="center"/>
                      <w:rPr>
                        <w:rFonts w:cs="Arial"/>
                        <w:i/>
                        <w:spacing w:val="26"/>
                        <w:sz w:val="16"/>
                        <w:szCs w:val="16"/>
                      </w:rPr>
                    </w:pPr>
                    <w:r w:rsidRPr="00FF4B20">
                      <w:rPr>
                        <w:rFonts w:cs="Arial"/>
                        <w:i/>
                        <w:spacing w:val="26"/>
                        <w:sz w:val="16"/>
                        <w:szCs w:val="16"/>
                      </w:rPr>
                      <w:t>’N MAATSKAPPY GEREGISTREER ONDER DIE MAATSKAPPYWET SONDER WINSBEJAG</w:t>
                    </w:r>
                  </w:p>
                  <w:p w:rsidR="002D36E4" w:rsidRPr="006B42C9" w:rsidRDefault="002D36E4" w:rsidP="00723B8C">
                    <w:pPr>
                      <w:spacing w:after="0" w:line="240" w:lineRule="auto"/>
                      <w:jc w:val="center"/>
                      <w:rPr>
                        <w:sz w:val="18"/>
                        <w:szCs w:val="18"/>
                      </w:rPr>
                    </w:pPr>
                    <w:r w:rsidRPr="006B42C9">
                      <w:rPr>
                        <w:sz w:val="18"/>
                        <w:szCs w:val="18"/>
                      </w:rPr>
                      <w:t>1959/000009/08</w:t>
                    </w:r>
                  </w:p>
                  <w:p w:rsidR="002D36E4" w:rsidRDefault="002D36E4" w:rsidP="00D15F16">
                    <w:pPr>
                      <w:spacing w:before="0" w:after="0" w:line="240" w:lineRule="auto"/>
                      <w:jc w:val="center"/>
                      <w:rPr>
                        <w:sz w:val="18"/>
                        <w:szCs w:val="18"/>
                      </w:rPr>
                    </w:pPr>
                    <w:r w:rsidRPr="006B42C9">
                      <w:rPr>
                        <w:sz w:val="18"/>
                        <w:szCs w:val="18"/>
                      </w:rPr>
                      <w:t xml:space="preserve">Homes for the Aged – </w:t>
                    </w:r>
                    <w:proofErr w:type="spellStart"/>
                    <w:r w:rsidRPr="006B42C9">
                      <w:rPr>
                        <w:sz w:val="18"/>
                        <w:szCs w:val="18"/>
                      </w:rPr>
                      <w:t>Tehuise</w:t>
                    </w:r>
                    <w:proofErr w:type="spellEnd"/>
                    <w:r w:rsidRPr="006B42C9">
                      <w:rPr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6B42C9">
                      <w:rPr>
                        <w:sz w:val="18"/>
                        <w:szCs w:val="18"/>
                      </w:rPr>
                      <w:t>vir</w:t>
                    </w:r>
                    <w:proofErr w:type="spellEnd"/>
                    <w:r w:rsidRPr="006B42C9">
                      <w:rPr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6B42C9">
                      <w:rPr>
                        <w:sz w:val="18"/>
                        <w:szCs w:val="18"/>
                      </w:rPr>
                      <w:t>Bejaardes</w:t>
                    </w:r>
                    <w:proofErr w:type="spellEnd"/>
                  </w:p>
                  <w:p w:rsidR="002D36E4" w:rsidRPr="00926D8D" w:rsidRDefault="002D36E4" w:rsidP="00D15F16">
                    <w:pPr>
                      <w:spacing w:before="0" w:after="0" w:line="240" w:lineRule="auto"/>
                      <w:jc w:val="center"/>
                      <w:rPr>
                        <w:b/>
                        <w:sz w:val="18"/>
                        <w:szCs w:val="18"/>
                      </w:rPr>
                    </w:pPr>
                    <w:r w:rsidRPr="00926D8D">
                      <w:rPr>
                        <w:b/>
                        <w:sz w:val="18"/>
                        <w:szCs w:val="18"/>
                      </w:rPr>
                      <w:t>E-mail/E-</w:t>
                    </w:r>
                    <w:proofErr w:type="spellStart"/>
                    <w:r w:rsidRPr="00926D8D">
                      <w:rPr>
                        <w:b/>
                        <w:sz w:val="18"/>
                        <w:szCs w:val="18"/>
                      </w:rPr>
                      <w:t>pos</w:t>
                    </w:r>
                    <w:proofErr w:type="spellEnd"/>
                    <w:r w:rsidRPr="00926D8D">
                      <w:rPr>
                        <w:b/>
                        <w:sz w:val="18"/>
                        <w:szCs w:val="18"/>
                      </w:rPr>
                      <w:t>: goodwoodjubileum@absamail.co.za</w:t>
                    </w:r>
                  </w:p>
                  <w:p w:rsidR="002D36E4" w:rsidRDefault="0060557A" w:rsidP="00C97C00">
                    <w:pPr>
                      <w:tabs>
                        <w:tab w:val="left" w:pos="567"/>
                        <w:tab w:val="left" w:pos="6521"/>
                      </w:tabs>
                      <w:spacing w:after="0" w:line="240" w:lineRule="auto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      </w:t>
                    </w:r>
                    <w:proofErr w:type="spellStart"/>
                    <w:r w:rsidR="002D36E4">
                      <w:rPr>
                        <w:sz w:val="18"/>
                        <w:szCs w:val="18"/>
                      </w:rPr>
                      <w:t>Protea</w:t>
                    </w:r>
                    <w:proofErr w:type="spellEnd"/>
                    <w:r w:rsidR="002D36E4">
                      <w:rPr>
                        <w:sz w:val="18"/>
                        <w:szCs w:val="18"/>
                      </w:rPr>
                      <w:t xml:space="preserve"> Home</w:t>
                    </w:r>
                    <w:r>
                      <w:rPr>
                        <w:sz w:val="18"/>
                        <w:szCs w:val="18"/>
                      </w:rPr>
                      <w:t xml:space="preserve"> for the Aged</w:t>
                    </w:r>
                    <w:r w:rsidR="002D36E4">
                      <w:rPr>
                        <w:sz w:val="18"/>
                        <w:szCs w:val="18"/>
                      </w:rPr>
                      <w:tab/>
                    </w:r>
                    <w:r>
                      <w:rPr>
                        <w:sz w:val="18"/>
                        <w:szCs w:val="18"/>
                      </w:rPr>
                      <w:t xml:space="preserve">             </w:t>
                    </w:r>
                    <w:proofErr w:type="spellStart"/>
                    <w:r w:rsidR="002D36E4">
                      <w:rPr>
                        <w:sz w:val="18"/>
                        <w:szCs w:val="18"/>
                      </w:rPr>
                      <w:t>Protea</w:t>
                    </w:r>
                    <w:proofErr w:type="spellEnd"/>
                    <w:r w:rsidR="002D36E4">
                      <w:rPr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="002D36E4">
                      <w:rPr>
                        <w:sz w:val="18"/>
                        <w:szCs w:val="18"/>
                      </w:rPr>
                      <w:t>Tehuis</w:t>
                    </w:r>
                    <w:proofErr w:type="spellEnd"/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</w:rPr>
                      <w:t>vir</w:t>
                    </w:r>
                    <w:proofErr w:type="spellEnd"/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</w:rPr>
                      <w:t>Bejaardes</w:t>
                    </w:r>
                    <w:proofErr w:type="spellEnd"/>
                  </w:p>
                  <w:p w:rsidR="002D36E4" w:rsidRDefault="0060557A" w:rsidP="00FB43B6">
                    <w:pPr>
                      <w:tabs>
                        <w:tab w:val="left" w:pos="567"/>
                        <w:tab w:val="left" w:pos="6521"/>
                      </w:tabs>
                      <w:spacing w:before="0" w:after="0" w:line="240" w:lineRule="auto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     </w:t>
                    </w:r>
                    <w:r w:rsidR="002D36E4">
                      <w:rPr>
                        <w:sz w:val="18"/>
                        <w:szCs w:val="18"/>
                      </w:rPr>
                      <w:t>127 Alice Street</w:t>
                    </w:r>
                    <w:r w:rsidR="002D36E4">
                      <w:rPr>
                        <w:sz w:val="18"/>
                        <w:szCs w:val="18"/>
                      </w:rPr>
                      <w:tab/>
                    </w:r>
                    <w:r>
                      <w:rPr>
                        <w:sz w:val="18"/>
                        <w:szCs w:val="18"/>
                      </w:rPr>
                      <w:t xml:space="preserve">             </w:t>
                    </w:r>
                    <w:proofErr w:type="spellStart"/>
                    <w:r w:rsidR="002D36E4">
                      <w:rPr>
                        <w:sz w:val="18"/>
                        <w:szCs w:val="18"/>
                      </w:rPr>
                      <w:t>Alicestraat</w:t>
                    </w:r>
                    <w:proofErr w:type="spellEnd"/>
                    <w:r w:rsidR="002D36E4">
                      <w:rPr>
                        <w:sz w:val="18"/>
                        <w:szCs w:val="18"/>
                      </w:rPr>
                      <w:t xml:space="preserve"> 127</w:t>
                    </w:r>
                  </w:p>
                  <w:p w:rsidR="002D36E4" w:rsidRDefault="0060557A" w:rsidP="00FB43B6">
                    <w:pPr>
                      <w:tabs>
                        <w:tab w:val="left" w:pos="567"/>
                        <w:tab w:val="left" w:pos="6521"/>
                      </w:tabs>
                      <w:spacing w:before="0" w:after="0" w:line="240" w:lineRule="auto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     </w:t>
                    </w:r>
                    <w:r w:rsidR="002D36E4">
                      <w:rPr>
                        <w:sz w:val="18"/>
                        <w:szCs w:val="18"/>
                      </w:rPr>
                      <w:t>GOODWOOD 7460</w:t>
                    </w:r>
                    <w:r w:rsidR="002D36E4">
                      <w:rPr>
                        <w:sz w:val="18"/>
                        <w:szCs w:val="18"/>
                      </w:rPr>
                      <w:tab/>
                    </w:r>
                    <w:r>
                      <w:rPr>
                        <w:sz w:val="18"/>
                        <w:szCs w:val="18"/>
                      </w:rPr>
                      <w:t xml:space="preserve">             </w:t>
                    </w:r>
                    <w:r w:rsidR="002D36E4">
                      <w:rPr>
                        <w:sz w:val="18"/>
                        <w:szCs w:val="18"/>
                      </w:rPr>
                      <w:t>GOODWOOD 7460</w:t>
                    </w:r>
                  </w:p>
                  <w:p w:rsidR="002D36E4" w:rsidRDefault="0060557A" w:rsidP="00FB43B6">
                    <w:pPr>
                      <w:tabs>
                        <w:tab w:val="left" w:pos="567"/>
                        <w:tab w:val="left" w:pos="6521"/>
                      </w:tabs>
                      <w:spacing w:before="0" w:after="0" w:line="240" w:lineRule="auto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     </w:t>
                    </w:r>
                    <w:r w:rsidR="002D36E4">
                      <w:rPr>
                        <w:sz w:val="18"/>
                        <w:szCs w:val="18"/>
                      </w:rPr>
                      <w:t>Tel:</w:t>
                    </w:r>
                    <w:r>
                      <w:rPr>
                        <w:sz w:val="18"/>
                        <w:szCs w:val="18"/>
                      </w:rPr>
                      <w:tab/>
                      <w:t xml:space="preserve">   021 591 4171/2</w:t>
                    </w:r>
                    <w:r w:rsidR="002D36E4">
                      <w:rPr>
                        <w:sz w:val="18"/>
                        <w:szCs w:val="18"/>
                      </w:rPr>
                      <w:tab/>
                    </w:r>
                    <w:r>
                      <w:rPr>
                        <w:sz w:val="18"/>
                        <w:szCs w:val="18"/>
                      </w:rPr>
                      <w:t xml:space="preserve">             </w:t>
                    </w:r>
                    <w:r w:rsidR="002D36E4">
                      <w:rPr>
                        <w:sz w:val="18"/>
                        <w:szCs w:val="18"/>
                      </w:rPr>
                      <w:t>Tel:</w:t>
                    </w:r>
                    <w:r w:rsidR="002D36E4">
                      <w:rPr>
                        <w:sz w:val="18"/>
                        <w:szCs w:val="18"/>
                      </w:rPr>
                      <w:tab/>
                      <w:t>021 591 4171/2</w:t>
                    </w:r>
                  </w:p>
                  <w:p w:rsidR="002D36E4" w:rsidRDefault="0060557A" w:rsidP="00FB43B6">
                    <w:pPr>
                      <w:tabs>
                        <w:tab w:val="left" w:pos="567"/>
                        <w:tab w:val="left" w:pos="6521"/>
                      </w:tabs>
                      <w:spacing w:before="0" w:after="0" w:line="240" w:lineRule="auto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     </w:t>
                    </w:r>
                    <w:r w:rsidR="002D36E4">
                      <w:rPr>
                        <w:sz w:val="18"/>
                        <w:szCs w:val="18"/>
                      </w:rPr>
                      <w:t>Fax:</w:t>
                    </w:r>
                    <w:r>
                      <w:rPr>
                        <w:sz w:val="18"/>
                        <w:szCs w:val="18"/>
                      </w:rPr>
                      <w:t xml:space="preserve">  021 591 5587</w:t>
                    </w:r>
                    <w:r>
                      <w:rPr>
                        <w:sz w:val="18"/>
                        <w:szCs w:val="18"/>
                      </w:rPr>
                      <w:tab/>
                      <w:t xml:space="preserve">             </w:t>
                    </w:r>
                    <w:proofErr w:type="spellStart"/>
                    <w:r w:rsidR="002D36E4">
                      <w:rPr>
                        <w:sz w:val="18"/>
                        <w:szCs w:val="18"/>
                      </w:rPr>
                      <w:t>Faks</w:t>
                    </w:r>
                    <w:proofErr w:type="spellEnd"/>
                    <w:r w:rsidR="002D36E4">
                      <w:rPr>
                        <w:sz w:val="18"/>
                        <w:szCs w:val="18"/>
                      </w:rPr>
                      <w:t>:</w:t>
                    </w:r>
                    <w:r w:rsidR="002D36E4">
                      <w:rPr>
                        <w:sz w:val="18"/>
                        <w:szCs w:val="18"/>
                      </w:rPr>
                      <w:tab/>
                      <w:t>021 591 5587</w:t>
                    </w:r>
                  </w:p>
                </w:txbxContent>
              </v:textbox>
              <w10:anchorlock/>
            </v:shape>
          </w:pict>
        </mc:Fallback>
      </mc:AlternateContent>
    </w:r>
  </w:p>
  <w:p w:rsidR="002D36E4" w:rsidRDefault="002D36E4">
    <w:pPr>
      <w:pStyle w:val="Header"/>
    </w:pPr>
    <w:r>
      <w:rPr>
        <w:noProof/>
        <w:lang w:eastAsia="en-ZA"/>
      </w:rPr>
      <w:drawing>
        <wp:anchor distT="0" distB="0" distL="114300" distR="114300" simplePos="0" relativeHeight="251659264" behindDoc="1" locked="0" layoutInCell="1" allowOverlap="1" wp14:anchorId="711D658E" wp14:editId="0FCDDDAB">
          <wp:simplePos x="0" y="0"/>
          <wp:positionH relativeFrom="column">
            <wp:posOffset>687705</wp:posOffset>
          </wp:positionH>
          <wp:positionV relativeFrom="paragraph">
            <wp:posOffset>188595</wp:posOffset>
          </wp:positionV>
          <wp:extent cx="5257456" cy="6346772"/>
          <wp:effectExtent l="0" t="0" r="635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tea5p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57456" cy="63467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BF72A0"/>
    <w:multiLevelType w:val="multilevel"/>
    <w:tmpl w:val="58284C32"/>
    <w:lvl w:ilvl="0">
      <w:start w:val="8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62B45B7"/>
    <w:multiLevelType w:val="multilevel"/>
    <w:tmpl w:val="0C601322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A1449CD"/>
    <w:multiLevelType w:val="hybridMultilevel"/>
    <w:tmpl w:val="EC889D9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734086"/>
    <w:multiLevelType w:val="multilevel"/>
    <w:tmpl w:val="4D54F8F2"/>
    <w:lvl w:ilvl="0">
      <w:start w:val="10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4" w15:restartNumberingAfterBreak="0">
    <w:nsid w:val="124049C9"/>
    <w:multiLevelType w:val="hybridMultilevel"/>
    <w:tmpl w:val="09A68EA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15AB65F7"/>
    <w:multiLevelType w:val="multilevel"/>
    <w:tmpl w:val="F07A1F60"/>
    <w:lvl w:ilvl="0">
      <w:start w:val="6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6" w15:restartNumberingAfterBreak="0">
    <w:nsid w:val="1681028D"/>
    <w:multiLevelType w:val="multilevel"/>
    <w:tmpl w:val="79261E12"/>
    <w:lvl w:ilvl="0">
      <w:start w:val="27"/>
      <w:numFmt w:val="decimal"/>
      <w:lvlText w:val="%1"/>
      <w:lvlJc w:val="left"/>
      <w:pPr>
        <w:ind w:left="810" w:hanging="81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4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10" w:hanging="81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10" w:hanging="8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4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6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00" w:hanging="1800"/>
      </w:pPr>
      <w:rPr>
        <w:rFonts w:hint="default"/>
      </w:rPr>
    </w:lvl>
  </w:abstractNum>
  <w:abstractNum w:abstractNumId="7" w15:restartNumberingAfterBreak="0">
    <w:nsid w:val="16F036B8"/>
    <w:multiLevelType w:val="hybridMultilevel"/>
    <w:tmpl w:val="E0BC1DD8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B2D4571"/>
    <w:multiLevelType w:val="multilevel"/>
    <w:tmpl w:val="260600FA"/>
    <w:lvl w:ilvl="0">
      <w:start w:val="27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10A3C07"/>
    <w:multiLevelType w:val="multilevel"/>
    <w:tmpl w:val="1AF2287A"/>
    <w:lvl w:ilvl="0">
      <w:start w:val="27"/>
      <w:numFmt w:val="decimal"/>
      <w:lvlText w:val="%1"/>
      <w:lvlJc w:val="left"/>
      <w:pPr>
        <w:ind w:left="810" w:hanging="81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8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10" w:hanging="810"/>
      </w:pPr>
      <w:rPr>
        <w:rFonts w:hint="default"/>
      </w:rPr>
    </w:lvl>
    <w:lvl w:ilvl="3">
      <w:start w:val="5"/>
      <w:numFmt w:val="decimal"/>
      <w:lvlText w:val="%1.%2.%3.%4"/>
      <w:lvlJc w:val="left"/>
      <w:pPr>
        <w:ind w:left="810" w:hanging="8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1BF4704"/>
    <w:multiLevelType w:val="hybridMultilevel"/>
    <w:tmpl w:val="09741F04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1" w15:restartNumberingAfterBreak="0">
    <w:nsid w:val="240D4D63"/>
    <w:multiLevelType w:val="hybridMultilevel"/>
    <w:tmpl w:val="54DE1AE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72B4F4A"/>
    <w:multiLevelType w:val="hybridMultilevel"/>
    <w:tmpl w:val="175C9434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3" w15:restartNumberingAfterBreak="0">
    <w:nsid w:val="27D96DEE"/>
    <w:multiLevelType w:val="hybridMultilevel"/>
    <w:tmpl w:val="5B68018E"/>
    <w:lvl w:ilvl="0" w:tplc="1E8E79C2">
      <w:start w:val="8"/>
      <w:numFmt w:val="lowerLetter"/>
      <w:lvlText w:val="(%1)"/>
      <w:lvlJc w:val="left"/>
      <w:pPr>
        <w:ind w:left="930" w:hanging="360"/>
      </w:pPr>
      <w:rPr>
        <w:rFonts w:hint="default"/>
        <w:b/>
      </w:rPr>
    </w:lvl>
    <w:lvl w:ilvl="1" w:tplc="1C090019">
      <w:start w:val="1"/>
      <w:numFmt w:val="lowerLetter"/>
      <w:lvlText w:val="%2."/>
      <w:lvlJc w:val="left"/>
      <w:pPr>
        <w:ind w:left="1650" w:hanging="360"/>
      </w:pPr>
    </w:lvl>
    <w:lvl w:ilvl="2" w:tplc="1C09001B" w:tentative="1">
      <w:start w:val="1"/>
      <w:numFmt w:val="lowerRoman"/>
      <w:lvlText w:val="%3."/>
      <w:lvlJc w:val="right"/>
      <w:pPr>
        <w:ind w:left="2370" w:hanging="180"/>
      </w:pPr>
    </w:lvl>
    <w:lvl w:ilvl="3" w:tplc="1C09000F" w:tentative="1">
      <w:start w:val="1"/>
      <w:numFmt w:val="decimal"/>
      <w:lvlText w:val="%4."/>
      <w:lvlJc w:val="left"/>
      <w:pPr>
        <w:ind w:left="3090" w:hanging="360"/>
      </w:pPr>
    </w:lvl>
    <w:lvl w:ilvl="4" w:tplc="1C090019" w:tentative="1">
      <w:start w:val="1"/>
      <w:numFmt w:val="lowerLetter"/>
      <w:lvlText w:val="%5."/>
      <w:lvlJc w:val="left"/>
      <w:pPr>
        <w:ind w:left="3810" w:hanging="360"/>
      </w:pPr>
    </w:lvl>
    <w:lvl w:ilvl="5" w:tplc="1C09001B" w:tentative="1">
      <w:start w:val="1"/>
      <w:numFmt w:val="lowerRoman"/>
      <w:lvlText w:val="%6."/>
      <w:lvlJc w:val="right"/>
      <w:pPr>
        <w:ind w:left="4530" w:hanging="180"/>
      </w:pPr>
    </w:lvl>
    <w:lvl w:ilvl="6" w:tplc="1C09000F" w:tentative="1">
      <w:start w:val="1"/>
      <w:numFmt w:val="decimal"/>
      <w:lvlText w:val="%7."/>
      <w:lvlJc w:val="left"/>
      <w:pPr>
        <w:ind w:left="5250" w:hanging="360"/>
      </w:pPr>
    </w:lvl>
    <w:lvl w:ilvl="7" w:tplc="1C090019" w:tentative="1">
      <w:start w:val="1"/>
      <w:numFmt w:val="lowerLetter"/>
      <w:lvlText w:val="%8."/>
      <w:lvlJc w:val="left"/>
      <w:pPr>
        <w:ind w:left="5970" w:hanging="360"/>
      </w:pPr>
    </w:lvl>
    <w:lvl w:ilvl="8" w:tplc="1C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 w15:restartNumberingAfterBreak="0">
    <w:nsid w:val="2870001D"/>
    <w:multiLevelType w:val="hybridMultilevel"/>
    <w:tmpl w:val="A81CCCCA"/>
    <w:lvl w:ilvl="0" w:tplc="60A64132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741D11"/>
    <w:multiLevelType w:val="hybridMultilevel"/>
    <w:tmpl w:val="7DD4CC68"/>
    <w:lvl w:ilvl="0" w:tplc="48C6268C">
      <w:start w:val="1"/>
      <w:numFmt w:val="lowerLetter"/>
      <w:lvlText w:val="(%1)"/>
      <w:lvlJc w:val="left"/>
      <w:pPr>
        <w:ind w:left="930" w:hanging="360"/>
      </w:pPr>
      <w:rPr>
        <w:rFonts w:hint="default"/>
        <w:b/>
      </w:rPr>
    </w:lvl>
    <w:lvl w:ilvl="1" w:tplc="1C090019" w:tentative="1">
      <w:start w:val="1"/>
      <w:numFmt w:val="lowerLetter"/>
      <w:lvlText w:val="%2."/>
      <w:lvlJc w:val="left"/>
      <w:pPr>
        <w:ind w:left="1650" w:hanging="360"/>
      </w:pPr>
    </w:lvl>
    <w:lvl w:ilvl="2" w:tplc="1C09001B" w:tentative="1">
      <w:start w:val="1"/>
      <w:numFmt w:val="lowerRoman"/>
      <w:lvlText w:val="%3."/>
      <w:lvlJc w:val="right"/>
      <w:pPr>
        <w:ind w:left="2370" w:hanging="180"/>
      </w:pPr>
    </w:lvl>
    <w:lvl w:ilvl="3" w:tplc="1C09000F" w:tentative="1">
      <w:start w:val="1"/>
      <w:numFmt w:val="decimal"/>
      <w:lvlText w:val="%4."/>
      <w:lvlJc w:val="left"/>
      <w:pPr>
        <w:ind w:left="3090" w:hanging="360"/>
      </w:pPr>
    </w:lvl>
    <w:lvl w:ilvl="4" w:tplc="1C090019" w:tentative="1">
      <w:start w:val="1"/>
      <w:numFmt w:val="lowerLetter"/>
      <w:lvlText w:val="%5."/>
      <w:lvlJc w:val="left"/>
      <w:pPr>
        <w:ind w:left="3810" w:hanging="360"/>
      </w:pPr>
    </w:lvl>
    <w:lvl w:ilvl="5" w:tplc="1C09001B" w:tentative="1">
      <w:start w:val="1"/>
      <w:numFmt w:val="lowerRoman"/>
      <w:lvlText w:val="%6."/>
      <w:lvlJc w:val="right"/>
      <w:pPr>
        <w:ind w:left="4530" w:hanging="180"/>
      </w:pPr>
    </w:lvl>
    <w:lvl w:ilvl="6" w:tplc="1C09000F" w:tentative="1">
      <w:start w:val="1"/>
      <w:numFmt w:val="decimal"/>
      <w:lvlText w:val="%7."/>
      <w:lvlJc w:val="left"/>
      <w:pPr>
        <w:ind w:left="5250" w:hanging="360"/>
      </w:pPr>
    </w:lvl>
    <w:lvl w:ilvl="7" w:tplc="1C090019" w:tentative="1">
      <w:start w:val="1"/>
      <w:numFmt w:val="lowerLetter"/>
      <w:lvlText w:val="%8."/>
      <w:lvlJc w:val="left"/>
      <w:pPr>
        <w:ind w:left="5970" w:hanging="360"/>
      </w:pPr>
    </w:lvl>
    <w:lvl w:ilvl="8" w:tplc="1C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6" w15:restartNumberingAfterBreak="0">
    <w:nsid w:val="2D12591E"/>
    <w:multiLevelType w:val="multilevel"/>
    <w:tmpl w:val="139226E0"/>
    <w:lvl w:ilvl="0">
      <w:start w:val="27"/>
      <w:numFmt w:val="decimal"/>
      <w:lvlText w:val="%1"/>
      <w:lvlJc w:val="left"/>
      <w:pPr>
        <w:ind w:left="810" w:hanging="81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53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50" w:hanging="810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2970" w:hanging="8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 w15:restartNumberingAfterBreak="0">
    <w:nsid w:val="30F72F82"/>
    <w:multiLevelType w:val="hybridMultilevel"/>
    <w:tmpl w:val="8AB6E7EC"/>
    <w:lvl w:ilvl="0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8" w15:restartNumberingAfterBreak="0">
    <w:nsid w:val="324D0337"/>
    <w:multiLevelType w:val="multilevel"/>
    <w:tmpl w:val="733ADB2E"/>
    <w:lvl w:ilvl="0">
      <w:start w:val="27"/>
      <w:numFmt w:val="decimal"/>
      <w:lvlText w:val="%1"/>
      <w:lvlJc w:val="left"/>
      <w:pPr>
        <w:ind w:left="4080" w:hanging="480"/>
      </w:pPr>
      <w:rPr>
        <w:rFonts w:hint="default"/>
        <w:b/>
      </w:rPr>
    </w:lvl>
    <w:lvl w:ilvl="1">
      <w:start w:val="10"/>
      <w:numFmt w:val="decimal"/>
      <w:lvlText w:val="%1.%2"/>
      <w:lvlJc w:val="left"/>
      <w:pPr>
        <w:ind w:left="4890" w:hanging="48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59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675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79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873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99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071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1880" w:hanging="1800"/>
      </w:pPr>
      <w:rPr>
        <w:rFonts w:hint="default"/>
        <w:b/>
      </w:rPr>
    </w:lvl>
  </w:abstractNum>
  <w:abstractNum w:abstractNumId="19" w15:restartNumberingAfterBreak="0">
    <w:nsid w:val="33F90BF7"/>
    <w:multiLevelType w:val="multilevel"/>
    <w:tmpl w:val="868627F8"/>
    <w:lvl w:ilvl="0">
      <w:start w:val="1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20" w15:restartNumberingAfterBreak="0">
    <w:nsid w:val="39024AB4"/>
    <w:multiLevelType w:val="hybridMultilevel"/>
    <w:tmpl w:val="203E7198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1" w15:restartNumberingAfterBreak="0">
    <w:nsid w:val="39D5637B"/>
    <w:multiLevelType w:val="multilevel"/>
    <w:tmpl w:val="771E5682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2">
      <w:start w:val="2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22" w15:restartNumberingAfterBreak="0">
    <w:nsid w:val="3B1131F9"/>
    <w:multiLevelType w:val="hybridMultilevel"/>
    <w:tmpl w:val="97946EDC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3" w15:restartNumberingAfterBreak="0">
    <w:nsid w:val="3BDB734A"/>
    <w:multiLevelType w:val="multilevel"/>
    <w:tmpl w:val="55FC012A"/>
    <w:lvl w:ilvl="0">
      <w:start w:val="7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24" w15:restartNumberingAfterBreak="0">
    <w:nsid w:val="3EFD27FB"/>
    <w:multiLevelType w:val="multilevel"/>
    <w:tmpl w:val="0C601322"/>
    <w:lvl w:ilvl="0">
      <w:start w:val="1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5" w15:restartNumberingAfterBreak="0">
    <w:nsid w:val="3F5A1EE8"/>
    <w:multiLevelType w:val="multilevel"/>
    <w:tmpl w:val="0C601322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u w:val="none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u w:val="none"/>
      </w:rPr>
    </w:lvl>
  </w:abstractNum>
  <w:abstractNum w:abstractNumId="26" w15:restartNumberingAfterBreak="0">
    <w:nsid w:val="41AB0227"/>
    <w:multiLevelType w:val="multilevel"/>
    <w:tmpl w:val="BEEAB0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990" w:hanging="57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2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2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6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7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22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640" w:hanging="1800"/>
      </w:pPr>
      <w:rPr>
        <w:rFonts w:hint="default"/>
        <w:b/>
      </w:rPr>
    </w:lvl>
  </w:abstractNum>
  <w:abstractNum w:abstractNumId="27" w15:restartNumberingAfterBreak="0">
    <w:nsid w:val="4659148F"/>
    <w:multiLevelType w:val="hybridMultilevel"/>
    <w:tmpl w:val="6A14236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78C174B"/>
    <w:multiLevelType w:val="hybridMultilevel"/>
    <w:tmpl w:val="C422D78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4E572854"/>
    <w:multiLevelType w:val="multilevel"/>
    <w:tmpl w:val="9B5A6AF6"/>
    <w:lvl w:ilvl="0">
      <w:start w:val="17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30" w15:restartNumberingAfterBreak="0">
    <w:nsid w:val="4F6E6DCF"/>
    <w:multiLevelType w:val="hybridMultilevel"/>
    <w:tmpl w:val="EDE40660"/>
    <w:lvl w:ilvl="0" w:tplc="0CBAAF6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365C75"/>
    <w:multiLevelType w:val="hybridMultilevel"/>
    <w:tmpl w:val="A60205E8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2" w15:restartNumberingAfterBreak="0">
    <w:nsid w:val="53B34329"/>
    <w:multiLevelType w:val="hybridMultilevel"/>
    <w:tmpl w:val="07C0CA0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53CF0198"/>
    <w:multiLevelType w:val="hybridMultilevel"/>
    <w:tmpl w:val="0C96137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6362D62"/>
    <w:multiLevelType w:val="hybridMultilevel"/>
    <w:tmpl w:val="2174C134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35" w15:restartNumberingAfterBreak="0">
    <w:nsid w:val="602F4509"/>
    <w:multiLevelType w:val="multilevel"/>
    <w:tmpl w:val="7CF0A3B2"/>
    <w:lvl w:ilvl="0">
      <w:start w:val="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36" w15:restartNumberingAfterBreak="0">
    <w:nsid w:val="607D5B2F"/>
    <w:multiLevelType w:val="multilevel"/>
    <w:tmpl w:val="CB68F214"/>
    <w:lvl w:ilvl="0">
      <w:start w:val="1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37" w15:restartNumberingAfterBreak="0">
    <w:nsid w:val="67EF0955"/>
    <w:multiLevelType w:val="multilevel"/>
    <w:tmpl w:val="E1E48116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46"/>
        </w:tabs>
        <w:ind w:left="1146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8" w15:restartNumberingAfterBreak="0">
    <w:nsid w:val="6DC4441B"/>
    <w:multiLevelType w:val="hybridMultilevel"/>
    <w:tmpl w:val="5032FDF2"/>
    <w:lvl w:ilvl="0" w:tplc="D2AC8614">
      <w:start w:val="3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1" w:tplc="D40A2E26">
      <w:numFmt w:val="none"/>
      <w:lvlText w:val=""/>
      <w:lvlJc w:val="left"/>
      <w:pPr>
        <w:tabs>
          <w:tab w:val="num" w:pos="360"/>
        </w:tabs>
      </w:pPr>
    </w:lvl>
    <w:lvl w:ilvl="2" w:tplc="CD80592E">
      <w:numFmt w:val="none"/>
      <w:lvlText w:val=""/>
      <w:lvlJc w:val="left"/>
      <w:pPr>
        <w:tabs>
          <w:tab w:val="num" w:pos="360"/>
        </w:tabs>
      </w:pPr>
    </w:lvl>
    <w:lvl w:ilvl="3" w:tplc="D506E9FC">
      <w:numFmt w:val="none"/>
      <w:lvlText w:val=""/>
      <w:lvlJc w:val="left"/>
      <w:pPr>
        <w:tabs>
          <w:tab w:val="num" w:pos="360"/>
        </w:tabs>
      </w:pPr>
    </w:lvl>
    <w:lvl w:ilvl="4" w:tplc="3044FA56">
      <w:numFmt w:val="none"/>
      <w:lvlText w:val=""/>
      <w:lvlJc w:val="left"/>
      <w:pPr>
        <w:tabs>
          <w:tab w:val="num" w:pos="360"/>
        </w:tabs>
      </w:pPr>
    </w:lvl>
    <w:lvl w:ilvl="5" w:tplc="709A49B6">
      <w:numFmt w:val="none"/>
      <w:lvlText w:val=""/>
      <w:lvlJc w:val="left"/>
      <w:pPr>
        <w:tabs>
          <w:tab w:val="num" w:pos="360"/>
        </w:tabs>
      </w:pPr>
    </w:lvl>
    <w:lvl w:ilvl="6" w:tplc="1F6AA532">
      <w:numFmt w:val="none"/>
      <w:lvlText w:val=""/>
      <w:lvlJc w:val="left"/>
      <w:pPr>
        <w:tabs>
          <w:tab w:val="num" w:pos="360"/>
        </w:tabs>
      </w:pPr>
    </w:lvl>
    <w:lvl w:ilvl="7" w:tplc="20D26FA6">
      <w:numFmt w:val="none"/>
      <w:lvlText w:val=""/>
      <w:lvlJc w:val="left"/>
      <w:pPr>
        <w:tabs>
          <w:tab w:val="num" w:pos="360"/>
        </w:tabs>
      </w:pPr>
    </w:lvl>
    <w:lvl w:ilvl="8" w:tplc="9940D376">
      <w:numFmt w:val="none"/>
      <w:lvlText w:val=""/>
      <w:lvlJc w:val="left"/>
      <w:pPr>
        <w:tabs>
          <w:tab w:val="num" w:pos="360"/>
        </w:tabs>
      </w:pPr>
    </w:lvl>
  </w:abstractNum>
  <w:abstractNum w:abstractNumId="39" w15:restartNumberingAfterBreak="0">
    <w:nsid w:val="6DE250CA"/>
    <w:multiLevelType w:val="multilevel"/>
    <w:tmpl w:val="2EFE2DF0"/>
    <w:lvl w:ilvl="0">
      <w:start w:val="1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40" w15:restartNumberingAfterBreak="0">
    <w:nsid w:val="71743E43"/>
    <w:multiLevelType w:val="multilevel"/>
    <w:tmpl w:val="BA08638E"/>
    <w:lvl w:ilvl="0">
      <w:start w:val="2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3455BB3"/>
    <w:multiLevelType w:val="multilevel"/>
    <w:tmpl w:val="6DB63DA8"/>
    <w:lvl w:ilvl="0">
      <w:start w:val="27"/>
      <w:numFmt w:val="decimal"/>
      <w:lvlText w:val="%1"/>
      <w:lvlJc w:val="left"/>
      <w:pPr>
        <w:ind w:left="810" w:hanging="810"/>
      </w:pPr>
      <w:rPr>
        <w:rFonts w:hint="default"/>
        <w:b/>
      </w:rPr>
    </w:lvl>
    <w:lvl w:ilvl="1">
      <w:start w:val="10"/>
      <w:numFmt w:val="decimal"/>
      <w:lvlText w:val="%1.%2"/>
      <w:lvlJc w:val="left"/>
      <w:pPr>
        <w:ind w:left="1530" w:hanging="81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250" w:hanging="810"/>
      </w:pPr>
      <w:rPr>
        <w:rFonts w:hint="default"/>
        <w:b/>
      </w:rPr>
    </w:lvl>
    <w:lvl w:ilvl="3">
      <w:start w:val="2"/>
      <w:numFmt w:val="decimal"/>
      <w:lvlText w:val="%1.%2.%3.%4"/>
      <w:lvlJc w:val="left"/>
      <w:pPr>
        <w:ind w:left="2970" w:hanging="81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b/>
      </w:rPr>
    </w:lvl>
  </w:abstractNum>
  <w:abstractNum w:abstractNumId="42" w15:restartNumberingAfterBreak="0">
    <w:nsid w:val="739D1FC3"/>
    <w:multiLevelType w:val="hybridMultilevel"/>
    <w:tmpl w:val="B9B006A6"/>
    <w:lvl w:ilvl="0" w:tplc="1C090001">
      <w:start w:val="1"/>
      <w:numFmt w:val="bullet"/>
      <w:lvlText w:val=""/>
      <w:lvlJc w:val="left"/>
      <w:pPr>
        <w:ind w:left="165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43" w15:restartNumberingAfterBreak="0">
    <w:nsid w:val="74820159"/>
    <w:multiLevelType w:val="multilevel"/>
    <w:tmpl w:val="ACCA56E8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44" w15:restartNumberingAfterBreak="0">
    <w:nsid w:val="753E1590"/>
    <w:multiLevelType w:val="multilevel"/>
    <w:tmpl w:val="C9240656"/>
    <w:lvl w:ilvl="0">
      <w:start w:val="13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45" w15:restartNumberingAfterBreak="0">
    <w:nsid w:val="76EA4F19"/>
    <w:multiLevelType w:val="hybridMultilevel"/>
    <w:tmpl w:val="AB16F69C"/>
    <w:lvl w:ilvl="0" w:tplc="F0E4E108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7ACC3048"/>
    <w:multiLevelType w:val="multilevel"/>
    <w:tmpl w:val="35661148"/>
    <w:lvl w:ilvl="0">
      <w:start w:val="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u w:val="none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  <w:b/>
        <w:u w:val="none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  <w:u w:val="none"/>
      </w:rPr>
    </w:lvl>
  </w:abstractNum>
  <w:abstractNum w:abstractNumId="47" w15:restartNumberingAfterBreak="0">
    <w:nsid w:val="7D9B6857"/>
    <w:multiLevelType w:val="hybridMultilevel"/>
    <w:tmpl w:val="50740CB4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24"/>
  </w:num>
  <w:num w:numId="4">
    <w:abstractNumId w:val="25"/>
  </w:num>
  <w:num w:numId="5">
    <w:abstractNumId w:val="37"/>
  </w:num>
  <w:num w:numId="6">
    <w:abstractNumId w:val="1"/>
  </w:num>
  <w:num w:numId="7">
    <w:abstractNumId w:val="38"/>
  </w:num>
  <w:num w:numId="8">
    <w:abstractNumId w:val="46"/>
  </w:num>
  <w:num w:numId="9">
    <w:abstractNumId w:val="21"/>
  </w:num>
  <w:num w:numId="10">
    <w:abstractNumId w:val="35"/>
  </w:num>
  <w:num w:numId="11">
    <w:abstractNumId w:val="5"/>
  </w:num>
  <w:num w:numId="12">
    <w:abstractNumId w:val="23"/>
  </w:num>
  <w:num w:numId="13">
    <w:abstractNumId w:val="3"/>
  </w:num>
  <w:num w:numId="14">
    <w:abstractNumId w:val="43"/>
  </w:num>
  <w:num w:numId="15">
    <w:abstractNumId w:val="39"/>
  </w:num>
  <w:num w:numId="16">
    <w:abstractNumId w:val="44"/>
  </w:num>
  <w:num w:numId="17">
    <w:abstractNumId w:val="36"/>
  </w:num>
  <w:num w:numId="18">
    <w:abstractNumId w:val="19"/>
  </w:num>
  <w:num w:numId="19">
    <w:abstractNumId w:val="29"/>
  </w:num>
  <w:num w:numId="20">
    <w:abstractNumId w:val="33"/>
  </w:num>
  <w:num w:numId="21">
    <w:abstractNumId w:val="27"/>
  </w:num>
  <w:num w:numId="22">
    <w:abstractNumId w:val="11"/>
  </w:num>
  <w:num w:numId="23">
    <w:abstractNumId w:val="2"/>
  </w:num>
  <w:num w:numId="24">
    <w:abstractNumId w:val="32"/>
  </w:num>
  <w:num w:numId="25">
    <w:abstractNumId w:val="47"/>
  </w:num>
  <w:num w:numId="26">
    <w:abstractNumId w:val="22"/>
  </w:num>
  <w:num w:numId="27">
    <w:abstractNumId w:val="45"/>
  </w:num>
  <w:num w:numId="28">
    <w:abstractNumId w:val="40"/>
  </w:num>
  <w:num w:numId="29">
    <w:abstractNumId w:val="28"/>
  </w:num>
  <w:num w:numId="30">
    <w:abstractNumId w:val="31"/>
  </w:num>
  <w:num w:numId="31">
    <w:abstractNumId w:val="10"/>
  </w:num>
  <w:num w:numId="32">
    <w:abstractNumId w:val="4"/>
  </w:num>
  <w:num w:numId="33">
    <w:abstractNumId w:val="14"/>
  </w:num>
  <w:num w:numId="34">
    <w:abstractNumId w:val="34"/>
  </w:num>
  <w:num w:numId="35">
    <w:abstractNumId w:val="6"/>
  </w:num>
  <w:num w:numId="36">
    <w:abstractNumId w:val="8"/>
  </w:num>
  <w:num w:numId="37">
    <w:abstractNumId w:val="41"/>
  </w:num>
  <w:num w:numId="38">
    <w:abstractNumId w:val="18"/>
  </w:num>
  <w:num w:numId="39">
    <w:abstractNumId w:val="9"/>
  </w:num>
  <w:num w:numId="40">
    <w:abstractNumId w:val="16"/>
  </w:num>
  <w:num w:numId="41">
    <w:abstractNumId w:val="12"/>
  </w:num>
  <w:num w:numId="42">
    <w:abstractNumId w:val="20"/>
  </w:num>
  <w:num w:numId="43">
    <w:abstractNumId w:val="17"/>
  </w:num>
  <w:num w:numId="44">
    <w:abstractNumId w:val="26"/>
  </w:num>
  <w:num w:numId="45">
    <w:abstractNumId w:val="30"/>
  </w:num>
  <w:num w:numId="46">
    <w:abstractNumId w:val="15"/>
  </w:num>
  <w:num w:numId="47">
    <w:abstractNumId w:val="13"/>
  </w:num>
  <w:num w:numId="48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32F6"/>
    <w:rsid w:val="00003CDC"/>
    <w:rsid w:val="00005A3C"/>
    <w:rsid w:val="00025B4A"/>
    <w:rsid w:val="0002703E"/>
    <w:rsid w:val="00032DE7"/>
    <w:rsid w:val="00052428"/>
    <w:rsid w:val="00053641"/>
    <w:rsid w:val="00055050"/>
    <w:rsid w:val="00056FF0"/>
    <w:rsid w:val="00064DE4"/>
    <w:rsid w:val="000654E5"/>
    <w:rsid w:val="00090786"/>
    <w:rsid w:val="00093F36"/>
    <w:rsid w:val="000A09C5"/>
    <w:rsid w:val="000B1CDC"/>
    <w:rsid w:val="000D02B2"/>
    <w:rsid w:val="000D5462"/>
    <w:rsid w:val="000F1E41"/>
    <w:rsid w:val="000F3A5A"/>
    <w:rsid w:val="00125915"/>
    <w:rsid w:val="00131DAB"/>
    <w:rsid w:val="00136865"/>
    <w:rsid w:val="001B1D25"/>
    <w:rsid w:val="001B5487"/>
    <w:rsid w:val="001C0ECF"/>
    <w:rsid w:val="001C29C5"/>
    <w:rsid w:val="001C672E"/>
    <w:rsid w:val="001E328C"/>
    <w:rsid w:val="001F01DC"/>
    <w:rsid w:val="001F546C"/>
    <w:rsid w:val="002271D0"/>
    <w:rsid w:val="00230473"/>
    <w:rsid w:val="002622AD"/>
    <w:rsid w:val="002675C6"/>
    <w:rsid w:val="00273B7A"/>
    <w:rsid w:val="0028431A"/>
    <w:rsid w:val="002A7F6A"/>
    <w:rsid w:val="002C757B"/>
    <w:rsid w:val="002D1F44"/>
    <w:rsid w:val="002D36E4"/>
    <w:rsid w:val="002E0677"/>
    <w:rsid w:val="002E66B1"/>
    <w:rsid w:val="00306048"/>
    <w:rsid w:val="00310432"/>
    <w:rsid w:val="00346280"/>
    <w:rsid w:val="00356981"/>
    <w:rsid w:val="00397944"/>
    <w:rsid w:val="003A22BE"/>
    <w:rsid w:val="003A43C7"/>
    <w:rsid w:val="003B1B68"/>
    <w:rsid w:val="003C4E16"/>
    <w:rsid w:val="003D7FDF"/>
    <w:rsid w:val="003E088D"/>
    <w:rsid w:val="003F0B28"/>
    <w:rsid w:val="003F3C68"/>
    <w:rsid w:val="003F42B4"/>
    <w:rsid w:val="004028FF"/>
    <w:rsid w:val="00402F96"/>
    <w:rsid w:val="00413431"/>
    <w:rsid w:val="00431EA5"/>
    <w:rsid w:val="00435714"/>
    <w:rsid w:val="0044173F"/>
    <w:rsid w:val="00453670"/>
    <w:rsid w:val="0045595E"/>
    <w:rsid w:val="004561F4"/>
    <w:rsid w:val="00470BF1"/>
    <w:rsid w:val="00472BF8"/>
    <w:rsid w:val="00473CBE"/>
    <w:rsid w:val="0047529D"/>
    <w:rsid w:val="00484F91"/>
    <w:rsid w:val="00495D72"/>
    <w:rsid w:val="004A29E0"/>
    <w:rsid w:val="004B189D"/>
    <w:rsid w:val="004B4A53"/>
    <w:rsid w:val="004C0916"/>
    <w:rsid w:val="004D0333"/>
    <w:rsid w:val="004D579B"/>
    <w:rsid w:val="004E41E7"/>
    <w:rsid w:val="004E485B"/>
    <w:rsid w:val="004E4DC6"/>
    <w:rsid w:val="004F073B"/>
    <w:rsid w:val="00502E16"/>
    <w:rsid w:val="0052613F"/>
    <w:rsid w:val="0053129F"/>
    <w:rsid w:val="005348CD"/>
    <w:rsid w:val="00577A9A"/>
    <w:rsid w:val="00583589"/>
    <w:rsid w:val="0058749B"/>
    <w:rsid w:val="005921BE"/>
    <w:rsid w:val="005A0C39"/>
    <w:rsid w:val="005C6B42"/>
    <w:rsid w:val="005F215A"/>
    <w:rsid w:val="00600637"/>
    <w:rsid w:val="00604ECC"/>
    <w:rsid w:val="0060557A"/>
    <w:rsid w:val="00607A6B"/>
    <w:rsid w:val="00622FFA"/>
    <w:rsid w:val="00633420"/>
    <w:rsid w:val="00642119"/>
    <w:rsid w:val="00645D62"/>
    <w:rsid w:val="0065050D"/>
    <w:rsid w:val="006519BA"/>
    <w:rsid w:val="006613AB"/>
    <w:rsid w:val="00692F01"/>
    <w:rsid w:val="006933C0"/>
    <w:rsid w:val="006A5DD4"/>
    <w:rsid w:val="006B1991"/>
    <w:rsid w:val="006B42C9"/>
    <w:rsid w:val="006B4322"/>
    <w:rsid w:val="006D2F18"/>
    <w:rsid w:val="006E04E6"/>
    <w:rsid w:val="006F5856"/>
    <w:rsid w:val="00705155"/>
    <w:rsid w:val="0070744A"/>
    <w:rsid w:val="00711DB2"/>
    <w:rsid w:val="00715ECB"/>
    <w:rsid w:val="00717401"/>
    <w:rsid w:val="0072296E"/>
    <w:rsid w:val="00723B8C"/>
    <w:rsid w:val="00727DC7"/>
    <w:rsid w:val="0075510C"/>
    <w:rsid w:val="00760D72"/>
    <w:rsid w:val="007922D9"/>
    <w:rsid w:val="007922E6"/>
    <w:rsid w:val="00792BD1"/>
    <w:rsid w:val="007A6E15"/>
    <w:rsid w:val="007B26A0"/>
    <w:rsid w:val="007F5549"/>
    <w:rsid w:val="008033E2"/>
    <w:rsid w:val="008038E7"/>
    <w:rsid w:val="0080475B"/>
    <w:rsid w:val="008139DD"/>
    <w:rsid w:val="008224CE"/>
    <w:rsid w:val="008479C4"/>
    <w:rsid w:val="008630A1"/>
    <w:rsid w:val="00867695"/>
    <w:rsid w:val="00875899"/>
    <w:rsid w:val="00893088"/>
    <w:rsid w:val="008B123B"/>
    <w:rsid w:val="008C35A6"/>
    <w:rsid w:val="008C4C2F"/>
    <w:rsid w:val="008D0B60"/>
    <w:rsid w:val="008D2997"/>
    <w:rsid w:val="008D4CB1"/>
    <w:rsid w:val="00920097"/>
    <w:rsid w:val="0092380B"/>
    <w:rsid w:val="00926D8D"/>
    <w:rsid w:val="009336A2"/>
    <w:rsid w:val="00937917"/>
    <w:rsid w:val="009412F0"/>
    <w:rsid w:val="00987F1C"/>
    <w:rsid w:val="009A5458"/>
    <w:rsid w:val="009A569F"/>
    <w:rsid w:val="009B2B8D"/>
    <w:rsid w:val="009B4300"/>
    <w:rsid w:val="009E2FBB"/>
    <w:rsid w:val="009F254A"/>
    <w:rsid w:val="009F50E1"/>
    <w:rsid w:val="00A0149C"/>
    <w:rsid w:val="00A1064E"/>
    <w:rsid w:val="00A26567"/>
    <w:rsid w:val="00A35AD5"/>
    <w:rsid w:val="00A43817"/>
    <w:rsid w:val="00A43D26"/>
    <w:rsid w:val="00A44F19"/>
    <w:rsid w:val="00A55572"/>
    <w:rsid w:val="00A576A4"/>
    <w:rsid w:val="00A63497"/>
    <w:rsid w:val="00A65CF6"/>
    <w:rsid w:val="00A6733F"/>
    <w:rsid w:val="00A705A1"/>
    <w:rsid w:val="00A75A13"/>
    <w:rsid w:val="00A86F24"/>
    <w:rsid w:val="00AE2287"/>
    <w:rsid w:val="00B013FC"/>
    <w:rsid w:val="00B15CA7"/>
    <w:rsid w:val="00B32609"/>
    <w:rsid w:val="00B51CB1"/>
    <w:rsid w:val="00B53104"/>
    <w:rsid w:val="00B6112A"/>
    <w:rsid w:val="00B62D1B"/>
    <w:rsid w:val="00B6335C"/>
    <w:rsid w:val="00B75D39"/>
    <w:rsid w:val="00B90CD2"/>
    <w:rsid w:val="00B97A1A"/>
    <w:rsid w:val="00BA3BFF"/>
    <w:rsid w:val="00BA7E06"/>
    <w:rsid w:val="00BD1417"/>
    <w:rsid w:val="00BF49AB"/>
    <w:rsid w:val="00C115AD"/>
    <w:rsid w:val="00C14883"/>
    <w:rsid w:val="00C2581F"/>
    <w:rsid w:val="00C27340"/>
    <w:rsid w:val="00C33726"/>
    <w:rsid w:val="00C349D4"/>
    <w:rsid w:val="00C60721"/>
    <w:rsid w:val="00C82326"/>
    <w:rsid w:val="00C84E8F"/>
    <w:rsid w:val="00C90CC7"/>
    <w:rsid w:val="00C97C00"/>
    <w:rsid w:val="00CA2D47"/>
    <w:rsid w:val="00CB274E"/>
    <w:rsid w:val="00CC0F51"/>
    <w:rsid w:val="00CC79CA"/>
    <w:rsid w:val="00CD4B17"/>
    <w:rsid w:val="00CE64C4"/>
    <w:rsid w:val="00CF4AB1"/>
    <w:rsid w:val="00D05B9E"/>
    <w:rsid w:val="00D06EBE"/>
    <w:rsid w:val="00D12BE1"/>
    <w:rsid w:val="00D13ECF"/>
    <w:rsid w:val="00D15F16"/>
    <w:rsid w:val="00D232F6"/>
    <w:rsid w:val="00D27BDF"/>
    <w:rsid w:val="00D41F24"/>
    <w:rsid w:val="00D90D15"/>
    <w:rsid w:val="00DA3A75"/>
    <w:rsid w:val="00DB17F5"/>
    <w:rsid w:val="00DC599A"/>
    <w:rsid w:val="00DE2BE4"/>
    <w:rsid w:val="00DE7868"/>
    <w:rsid w:val="00E07EC7"/>
    <w:rsid w:val="00E132F2"/>
    <w:rsid w:val="00E329C0"/>
    <w:rsid w:val="00E53698"/>
    <w:rsid w:val="00E668C6"/>
    <w:rsid w:val="00E9746F"/>
    <w:rsid w:val="00EA2A66"/>
    <w:rsid w:val="00EA50DE"/>
    <w:rsid w:val="00EA524C"/>
    <w:rsid w:val="00EA70DC"/>
    <w:rsid w:val="00ED0C7B"/>
    <w:rsid w:val="00ED6F5E"/>
    <w:rsid w:val="00EF67F0"/>
    <w:rsid w:val="00EF7FFA"/>
    <w:rsid w:val="00F0520B"/>
    <w:rsid w:val="00F20F72"/>
    <w:rsid w:val="00F23E17"/>
    <w:rsid w:val="00F3023C"/>
    <w:rsid w:val="00F311F0"/>
    <w:rsid w:val="00F35FD1"/>
    <w:rsid w:val="00F4181D"/>
    <w:rsid w:val="00F7308F"/>
    <w:rsid w:val="00F83DA6"/>
    <w:rsid w:val="00FB0DF6"/>
    <w:rsid w:val="00FB43B6"/>
    <w:rsid w:val="00FC28DD"/>
    <w:rsid w:val="00FD035D"/>
    <w:rsid w:val="00FD1802"/>
    <w:rsid w:val="00FD64F4"/>
    <w:rsid w:val="00FE055A"/>
    <w:rsid w:val="00FF4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F2BE282-1A52-4772-B342-965A4A3ABA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4883"/>
    <w:pPr>
      <w:spacing w:before="120" w:after="120" w:line="300" w:lineRule="auto"/>
      <w:jc w:val="both"/>
    </w:pPr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50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50E1"/>
  </w:style>
  <w:style w:type="paragraph" w:styleId="Footer">
    <w:name w:val="footer"/>
    <w:basedOn w:val="Normal"/>
    <w:link w:val="FooterChar"/>
    <w:unhideWhenUsed/>
    <w:rsid w:val="00D15F16"/>
    <w:pPr>
      <w:tabs>
        <w:tab w:val="center" w:pos="4513"/>
        <w:tab w:val="right" w:pos="9026"/>
      </w:tabs>
      <w:spacing w:before="0" w:after="0" w:line="240" w:lineRule="auto"/>
      <w:jc w:val="center"/>
    </w:pPr>
    <w:rPr>
      <w:sz w:val="12"/>
    </w:rPr>
  </w:style>
  <w:style w:type="character" w:customStyle="1" w:styleId="FooterChar">
    <w:name w:val="Footer Char"/>
    <w:basedOn w:val="DefaultParagraphFont"/>
    <w:link w:val="Footer"/>
    <w:rsid w:val="00D15F16"/>
    <w:rPr>
      <w:rFonts w:ascii="Arial" w:hAnsi="Arial"/>
      <w:sz w:val="12"/>
    </w:rPr>
  </w:style>
  <w:style w:type="paragraph" w:styleId="PlainText">
    <w:name w:val="Plain Text"/>
    <w:basedOn w:val="Normal"/>
    <w:link w:val="PlainTextChar"/>
    <w:unhideWhenUsed/>
    <w:rsid w:val="00723B8C"/>
    <w:pPr>
      <w:spacing w:before="0" w:after="0" w:line="240" w:lineRule="auto"/>
    </w:pPr>
    <w:rPr>
      <w:rFonts w:eastAsia="Calibri" w:cs="Arial"/>
      <w:color w:val="326496"/>
      <w:sz w:val="28"/>
      <w:szCs w:val="26"/>
    </w:rPr>
  </w:style>
  <w:style w:type="character" w:customStyle="1" w:styleId="PlainTextChar">
    <w:name w:val="Plain Text Char"/>
    <w:basedOn w:val="DefaultParagraphFont"/>
    <w:link w:val="PlainText"/>
    <w:rsid w:val="00723B8C"/>
    <w:rPr>
      <w:rFonts w:ascii="Arial" w:eastAsia="Calibri" w:hAnsi="Arial" w:cs="Arial"/>
      <w:color w:val="326496"/>
      <w:sz w:val="28"/>
      <w:szCs w:val="26"/>
    </w:rPr>
  </w:style>
  <w:style w:type="paragraph" w:styleId="BalloonText">
    <w:name w:val="Balloon Text"/>
    <w:basedOn w:val="Normal"/>
    <w:link w:val="BalloonTextChar"/>
    <w:unhideWhenUsed/>
    <w:rsid w:val="00FF4B20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F4B20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B51CB1"/>
    <w:pPr>
      <w:spacing w:after="0" w:line="240" w:lineRule="auto"/>
      <w:jc w:val="both"/>
    </w:pPr>
    <w:rPr>
      <w:rFonts w:ascii="Arial" w:hAnsi="Arial"/>
    </w:rPr>
  </w:style>
  <w:style w:type="numbering" w:customStyle="1" w:styleId="NoList1">
    <w:name w:val="No List1"/>
    <w:next w:val="NoList"/>
    <w:uiPriority w:val="99"/>
    <w:semiHidden/>
    <w:unhideWhenUsed/>
    <w:rsid w:val="00715ECB"/>
  </w:style>
  <w:style w:type="character" w:customStyle="1" w:styleId="Hypertext">
    <w:name w:val="Hypertext"/>
    <w:rsid w:val="00715ECB"/>
    <w:rPr>
      <w:color w:val="0000FF"/>
      <w:u w:val="single"/>
    </w:rPr>
  </w:style>
  <w:style w:type="table" w:styleId="TableGrid">
    <w:name w:val="Table Grid"/>
    <w:basedOn w:val="TableNormal"/>
    <w:rsid w:val="00715EC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15ECB"/>
    <w:pPr>
      <w:widowControl w:val="0"/>
      <w:autoSpaceDE w:val="0"/>
      <w:autoSpaceDN w:val="0"/>
      <w:adjustRightInd w:val="0"/>
      <w:spacing w:before="0" w:after="0" w:line="240" w:lineRule="auto"/>
      <w:ind w:left="720"/>
      <w:contextualSpacing/>
      <w:jc w:val="left"/>
    </w:pPr>
    <w:rPr>
      <w:rFonts w:ascii="Times New Roman" w:eastAsia="Times New Roman" w:hAnsi="Times New Roman" w:cs="Times New Roman"/>
      <w:sz w:val="20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Local\Microsoft\Windows\INetCache\Content.Outlook\0N34956M\BRIEFHOOF%20PROTE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08E165-62F5-44F0-BBF8-BC53D80C1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BRIEFHOOF PROTEA</Template>
  <TotalTime>0</TotalTime>
  <Pages>5</Pages>
  <Words>1233</Words>
  <Characters>7030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Eskom</Company>
  <LinksUpToDate>false</LinksUpToDate>
  <CharactersWithSpaces>8247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2</cp:revision>
  <cp:lastPrinted>2018-06-07T16:05:00Z</cp:lastPrinted>
  <dcterms:created xsi:type="dcterms:W3CDTF">2022-01-31T12:04:00Z</dcterms:created>
  <dcterms:modified xsi:type="dcterms:W3CDTF">2022-01-31T12:04:00Z</dcterms:modified>
</cp:coreProperties>
</file>